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C9EC08" w14:textId="77777777" w:rsidR="00D942BB" w:rsidRPr="00922A52" w:rsidRDefault="00D942BB" w:rsidP="0039353E">
      <w:pPr>
        <w:pStyle w:val="Overskrift1"/>
        <w:rPr>
          <w:b/>
          <w:bCs/>
        </w:rPr>
      </w:pPr>
      <w:r w:rsidRPr="00922A52">
        <w:rPr>
          <w:b/>
          <w:bCs/>
        </w:rPr>
        <w:t>Markedsundersøkelse (RFI)</w:t>
      </w:r>
    </w:p>
    <w:p w14:paraId="6970D8C7" w14:textId="77777777" w:rsidR="00D942BB" w:rsidRPr="00A75737" w:rsidRDefault="00D942BB" w:rsidP="0039353E">
      <w:pPr>
        <w:pStyle w:val="Overskrift1"/>
      </w:pPr>
      <w:r w:rsidRPr="00A75737">
        <w:t>Operativ samhandlings-, beredskaps- og internkontrollplattform for Follo Legevakt</w:t>
      </w:r>
    </w:p>
    <w:p w14:paraId="338E699F" w14:textId="77777777" w:rsidR="00DE37B3" w:rsidRPr="00C600B9" w:rsidRDefault="00DE37B3"/>
    <w:p w14:paraId="7976CD34" w14:textId="77777777" w:rsidR="00077AB4" w:rsidRPr="00C600B9" w:rsidRDefault="0032676F" w:rsidP="00DE37B3">
      <w:pPr>
        <w:ind w:left="284"/>
        <w:rPr>
          <w:sz w:val="22"/>
          <w:szCs w:val="22"/>
        </w:rPr>
      </w:pPr>
      <w:r w:rsidRPr="00C600B9">
        <w:rPr>
          <w:noProof/>
          <w:lang w:eastAsia="nb-NO"/>
        </w:rPr>
        <mc:AlternateContent>
          <mc:Choice Requires="wps">
            <w:drawing>
              <wp:anchor distT="0" distB="0" distL="114300" distR="114300" simplePos="0" relativeHeight="251660288" behindDoc="0" locked="0" layoutInCell="1" allowOverlap="1" wp14:anchorId="6C7CE84D" wp14:editId="0EE8C298">
                <wp:simplePos x="0" y="0"/>
                <wp:positionH relativeFrom="column">
                  <wp:posOffset>6350</wp:posOffset>
                </wp:positionH>
                <wp:positionV relativeFrom="paragraph">
                  <wp:posOffset>85725</wp:posOffset>
                </wp:positionV>
                <wp:extent cx="6332855" cy="0"/>
                <wp:effectExtent l="0" t="0" r="17145" b="12700"/>
                <wp:wrapNone/>
                <wp:docPr id="4" name="Rett linje 4"/>
                <wp:cNvGraphicFramePr/>
                <a:graphic xmlns:a="http://schemas.openxmlformats.org/drawingml/2006/main">
                  <a:graphicData uri="http://schemas.microsoft.com/office/word/2010/wordprocessingShape">
                    <wps:wsp>
                      <wps:cNvCnPr/>
                      <wps:spPr>
                        <a:xfrm>
                          <a:off x="0" y="0"/>
                          <a:ext cx="633285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8306B8" id="Rett linje 4"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pt,6.75pt" to="499.15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" strokecolor="#4472c4 [3204]" strokeweight=".5pt">
                <v:stroke joinstyle="miter"/>
              </v:line>
            </w:pict>
          </mc:Fallback>
        </mc:AlternateContent>
      </w:r>
    </w:p>
    <w:p w14:paraId="5DAB38ED" w14:textId="6BECC978" w:rsidR="00077AB4" w:rsidRPr="00916DB7" w:rsidRDefault="00922A52" w:rsidP="00494AB4">
      <w:pPr>
        <w:rPr>
          <w:b/>
          <w:bCs/>
          <w:sz w:val="32"/>
          <w:szCs w:val="32"/>
        </w:rPr>
      </w:pPr>
      <w:r w:rsidRPr="00916DB7">
        <w:rPr>
          <w:b/>
          <w:bCs/>
          <w:sz w:val="32"/>
          <w:szCs w:val="32"/>
        </w:rPr>
        <w:t>Innhold:</w:t>
      </w:r>
    </w:p>
    <w:p w14:paraId="112BB8CF" w14:textId="77777777" w:rsidR="00922A52" w:rsidRDefault="00922A52" w:rsidP="00494AB4">
      <w:pPr>
        <w:rPr>
          <w:sz w:val="22"/>
          <w:szCs w:val="22"/>
        </w:rPr>
      </w:pPr>
    </w:p>
    <w:p w14:paraId="04D12880" w14:textId="53063EF5" w:rsidR="00922A52" w:rsidRDefault="00922A52" w:rsidP="00494AB4">
      <w:pPr>
        <w:rPr>
          <w:sz w:val="22"/>
          <w:szCs w:val="22"/>
        </w:rPr>
      </w:pPr>
      <w:r>
        <w:rPr>
          <w:sz w:val="22"/>
          <w:szCs w:val="22"/>
        </w:rPr>
        <w:t>Formål</w:t>
      </w:r>
      <w:r w:rsidR="007D370F">
        <w:rPr>
          <w:sz w:val="22"/>
          <w:szCs w:val="22"/>
        </w:rPr>
        <w:t xml:space="preserve"> og bakgrunn</w:t>
      </w:r>
      <w:r w:rsidR="00DB1193">
        <w:rPr>
          <w:sz w:val="22"/>
          <w:szCs w:val="22"/>
        </w:rPr>
        <w:tab/>
      </w:r>
      <w:r w:rsidR="00DB1193">
        <w:rPr>
          <w:sz w:val="22"/>
          <w:szCs w:val="22"/>
        </w:rPr>
        <w:tab/>
      </w:r>
      <w:r w:rsidR="00DB1193">
        <w:rPr>
          <w:sz w:val="22"/>
          <w:szCs w:val="22"/>
        </w:rPr>
        <w:tab/>
      </w:r>
      <w:r w:rsidR="00DB1193">
        <w:rPr>
          <w:sz w:val="22"/>
          <w:szCs w:val="22"/>
        </w:rPr>
        <w:tab/>
      </w:r>
      <w:r w:rsidR="00DB1193">
        <w:rPr>
          <w:sz w:val="22"/>
          <w:szCs w:val="22"/>
        </w:rPr>
        <w:tab/>
      </w:r>
      <w:r w:rsidR="00DB1193">
        <w:rPr>
          <w:sz w:val="22"/>
          <w:szCs w:val="22"/>
        </w:rPr>
        <w:tab/>
      </w:r>
      <w:r w:rsidR="00DB1193">
        <w:rPr>
          <w:sz w:val="22"/>
          <w:szCs w:val="22"/>
        </w:rPr>
        <w:tab/>
      </w:r>
    </w:p>
    <w:p w14:paraId="52459103" w14:textId="35034A50" w:rsidR="00922A52" w:rsidRDefault="00922A52" w:rsidP="00922A52">
      <w:pPr>
        <w:pStyle w:val="Listeavsnitt"/>
        <w:numPr>
          <w:ilvl w:val="0"/>
          <w:numId w:val="28"/>
        </w:numPr>
        <w:rPr>
          <w:sz w:val="22"/>
          <w:szCs w:val="22"/>
        </w:rPr>
      </w:pPr>
      <w:r>
        <w:rPr>
          <w:sz w:val="22"/>
          <w:szCs w:val="22"/>
        </w:rPr>
        <w:t>Formål</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s.2</w:t>
      </w:r>
    </w:p>
    <w:p w14:paraId="49CF71FD" w14:textId="6EC953A9" w:rsidR="00922A52" w:rsidRDefault="00922A52" w:rsidP="00922A52">
      <w:pPr>
        <w:pStyle w:val="Listeavsnitt"/>
        <w:numPr>
          <w:ilvl w:val="0"/>
          <w:numId w:val="28"/>
        </w:numPr>
        <w:rPr>
          <w:sz w:val="22"/>
          <w:szCs w:val="22"/>
        </w:rPr>
      </w:pPr>
      <w:r>
        <w:rPr>
          <w:sz w:val="22"/>
          <w:szCs w:val="22"/>
        </w:rPr>
        <w:t>Om virksomheten</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s.2</w:t>
      </w:r>
    </w:p>
    <w:p w14:paraId="5407ED4D" w14:textId="084022BA" w:rsidR="00922A52" w:rsidRDefault="00922A52" w:rsidP="00922A52">
      <w:pPr>
        <w:pStyle w:val="Listeavsnitt"/>
        <w:numPr>
          <w:ilvl w:val="0"/>
          <w:numId w:val="28"/>
        </w:numPr>
        <w:rPr>
          <w:sz w:val="22"/>
          <w:szCs w:val="22"/>
        </w:rPr>
      </w:pPr>
      <w:r>
        <w:rPr>
          <w:sz w:val="22"/>
          <w:szCs w:val="22"/>
        </w:rPr>
        <w:t>Dagens situasjon</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s.3</w:t>
      </w:r>
    </w:p>
    <w:p w14:paraId="752C2DCB" w14:textId="0FBE00CA" w:rsidR="00922A52" w:rsidRDefault="00922A52" w:rsidP="00922A52">
      <w:pPr>
        <w:pStyle w:val="Listeavsnitt"/>
        <w:numPr>
          <w:ilvl w:val="0"/>
          <w:numId w:val="28"/>
        </w:numPr>
        <w:rPr>
          <w:sz w:val="22"/>
          <w:szCs w:val="22"/>
        </w:rPr>
      </w:pPr>
      <w:r>
        <w:rPr>
          <w:sz w:val="22"/>
          <w:szCs w:val="22"/>
        </w:rPr>
        <w:t>Bakgrunn for behovet</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s.4</w:t>
      </w:r>
    </w:p>
    <w:p w14:paraId="76722000" w14:textId="2D5D55A2" w:rsidR="00922A52" w:rsidRDefault="00922A52" w:rsidP="00922A52">
      <w:pPr>
        <w:pStyle w:val="Listeavsnitt"/>
        <w:numPr>
          <w:ilvl w:val="0"/>
          <w:numId w:val="28"/>
        </w:numPr>
        <w:rPr>
          <w:sz w:val="22"/>
          <w:szCs w:val="22"/>
        </w:rPr>
      </w:pPr>
      <w:r>
        <w:rPr>
          <w:sz w:val="22"/>
          <w:szCs w:val="22"/>
        </w:rPr>
        <w:t>Mål og gevinster</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s.4</w:t>
      </w:r>
    </w:p>
    <w:p w14:paraId="0F6D21D6" w14:textId="77777777" w:rsidR="00065A85" w:rsidRDefault="00065A85" w:rsidP="007D370F">
      <w:pPr>
        <w:rPr>
          <w:sz w:val="22"/>
          <w:szCs w:val="22"/>
        </w:rPr>
      </w:pPr>
    </w:p>
    <w:p w14:paraId="1971F719" w14:textId="0EFCB309" w:rsidR="007D370F" w:rsidRDefault="007D370F" w:rsidP="007D370F">
      <w:pPr>
        <w:rPr>
          <w:sz w:val="22"/>
          <w:szCs w:val="22"/>
        </w:rPr>
      </w:pPr>
      <w:r>
        <w:rPr>
          <w:sz w:val="22"/>
          <w:szCs w:val="22"/>
        </w:rPr>
        <w:t>Ønsker til løsningen</w:t>
      </w:r>
    </w:p>
    <w:p w14:paraId="33CAB3FF" w14:textId="459F242A" w:rsidR="00065A85" w:rsidRDefault="00065A85" w:rsidP="00065A85">
      <w:pPr>
        <w:pStyle w:val="Listeavsnitt"/>
        <w:numPr>
          <w:ilvl w:val="0"/>
          <w:numId w:val="28"/>
        </w:numPr>
        <w:rPr>
          <w:sz w:val="22"/>
          <w:szCs w:val="22"/>
        </w:rPr>
      </w:pPr>
      <w:r>
        <w:rPr>
          <w:sz w:val="22"/>
          <w:szCs w:val="22"/>
        </w:rPr>
        <w:t>Overordnede føringer</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s.4</w:t>
      </w:r>
    </w:p>
    <w:p w14:paraId="15A66C53" w14:textId="199E2DA2" w:rsidR="00065A85" w:rsidRDefault="00065A85" w:rsidP="00065A85">
      <w:pPr>
        <w:pStyle w:val="Listeavsnitt"/>
        <w:numPr>
          <w:ilvl w:val="0"/>
          <w:numId w:val="28"/>
        </w:numPr>
        <w:rPr>
          <w:sz w:val="22"/>
          <w:szCs w:val="22"/>
        </w:rPr>
      </w:pPr>
      <w:r>
        <w:rPr>
          <w:sz w:val="22"/>
          <w:szCs w:val="22"/>
        </w:rPr>
        <w:t>Behovsområder</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s.4</w:t>
      </w:r>
    </w:p>
    <w:p w14:paraId="67E3E3DB" w14:textId="20A425A8" w:rsidR="00065A85" w:rsidRPr="00065A85" w:rsidRDefault="00065A85" w:rsidP="00065A85">
      <w:pPr>
        <w:pStyle w:val="Listeavsnitt"/>
        <w:numPr>
          <w:ilvl w:val="0"/>
          <w:numId w:val="28"/>
        </w:numPr>
        <w:rPr>
          <w:sz w:val="22"/>
          <w:szCs w:val="22"/>
        </w:rPr>
      </w:pPr>
      <w:r>
        <w:rPr>
          <w:sz w:val="22"/>
          <w:szCs w:val="22"/>
        </w:rPr>
        <w:t>Offline-funksjonalitet</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s.7</w:t>
      </w:r>
    </w:p>
    <w:p w14:paraId="6C43D448" w14:textId="77777777" w:rsidR="00065A85" w:rsidRDefault="00065A85" w:rsidP="007D370F">
      <w:pPr>
        <w:rPr>
          <w:sz w:val="22"/>
          <w:szCs w:val="22"/>
        </w:rPr>
      </w:pPr>
    </w:p>
    <w:p w14:paraId="5230BA62" w14:textId="68B7BFBE" w:rsidR="007D370F" w:rsidRDefault="007D370F" w:rsidP="007D370F">
      <w:pPr>
        <w:rPr>
          <w:sz w:val="22"/>
          <w:szCs w:val="22"/>
        </w:rPr>
      </w:pPr>
      <w:r>
        <w:rPr>
          <w:sz w:val="22"/>
          <w:szCs w:val="22"/>
        </w:rPr>
        <w:t>Spørsmål vi ønsker svar på</w:t>
      </w:r>
    </w:p>
    <w:p w14:paraId="38D17001" w14:textId="2124BA5C" w:rsidR="00065A85" w:rsidRDefault="00065A85" w:rsidP="00065A85">
      <w:pPr>
        <w:pStyle w:val="Listeavsnitt"/>
        <w:numPr>
          <w:ilvl w:val="0"/>
          <w:numId w:val="28"/>
        </w:numPr>
        <w:rPr>
          <w:sz w:val="22"/>
          <w:szCs w:val="22"/>
        </w:rPr>
      </w:pPr>
      <w:r>
        <w:rPr>
          <w:sz w:val="22"/>
          <w:szCs w:val="22"/>
        </w:rPr>
        <w:t>Kartlegging av markedssituasjonen</w:t>
      </w:r>
      <w:r w:rsidR="00916DB7">
        <w:rPr>
          <w:sz w:val="22"/>
          <w:szCs w:val="22"/>
        </w:rPr>
        <w:tab/>
      </w:r>
      <w:r w:rsidR="00916DB7">
        <w:rPr>
          <w:sz w:val="22"/>
          <w:szCs w:val="22"/>
        </w:rPr>
        <w:tab/>
      </w:r>
      <w:r w:rsidR="00916DB7">
        <w:rPr>
          <w:sz w:val="22"/>
          <w:szCs w:val="22"/>
        </w:rPr>
        <w:tab/>
      </w:r>
      <w:r w:rsidR="00916DB7">
        <w:rPr>
          <w:sz w:val="22"/>
          <w:szCs w:val="22"/>
        </w:rPr>
        <w:tab/>
        <w:t>s.8</w:t>
      </w:r>
    </w:p>
    <w:p w14:paraId="148F7F5B" w14:textId="2C4247B0" w:rsidR="00065A85" w:rsidRDefault="00065A85" w:rsidP="00065A85">
      <w:pPr>
        <w:pStyle w:val="Listeavsnitt"/>
        <w:numPr>
          <w:ilvl w:val="0"/>
          <w:numId w:val="28"/>
        </w:numPr>
        <w:rPr>
          <w:sz w:val="22"/>
          <w:szCs w:val="22"/>
        </w:rPr>
      </w:pPr>
      <w:r>
        <w:rPr>
          <w:sz w:val="22"/>
          <w:szCs w:val="22"/>
        </w:rPr>
        <w:t>Besvarelsesmatrise</w:t>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r>
      <w:r w:rsidR="00916DB7">
        <w:rPr>
          <w:sz w:val="22"/>
          <w:szCs w:val="22"/>
        </w:rPr>
        <w:tab/>
        <w:t>s.8</w:t>
      </w:r>
    </w:p>
    <w:p w14:paraId="1189416C" w14:textId="264B9467" w:rsidR="00065A85" w:rsidRPr="00065A85" w:rsidRDefault="00065A85" w:rsidP="00065A85">
      <w:pPr>
        <w:pStyle w:val="Listeavsnitt"/>
        <w:rPr>
          <w:sz w:val="22"/>
          <w:szCs w:val="22"/>
        </w:rPr>
      </w:pPr>
    </w:p>
    <w:p w14:paraId="344A3DF6" w14:textId="00B8F322" w:rsidR="007D370F" w:rsidRDefault="007D370F" w:rsidP="007D370F">
      <w:pPr>
        <w:rPr>
          <w:sz w:val="22"/>
          <w:szCs w:val="22"/>
        </w:rPr>
      </w:pPr>
      <w:r>
        <w:rPr>
          <w:sz w:val="22"/>
          <w:szCs w:val="22"/>
        </w:rPr>
        <w:t>Videre prosess</w:t>
      </w:r>
    </w:p>
    <w:p w14:paraId="6DA3D31E" w14:textId="57D35C0C" w:rsidR="00065A85" w:rsidRDefault="00DB1193" w:rsidP="00065A85">
      <w:pPr>
        <w:pStyle w:val="Listeavsnitt"/>
        <w:numPr>
          <w:ilvl w:val="0"/>
          <w:numId w:val="28"/>
        </w:numPr>
        <w:rPr>
          <w:sz w:val="22"/>
          <w:szCs w:val="22"/>
        </w:rPr>
      </w:pPr>
      <w:r>
        <w:rPr>
          <w:sz w:val="22"/>
          <w:szCs w:val="22"/>
        </w:rPr>
        <w:t>Svarfrist og ønsker til besvarelsen</w:t>
      </w:r>
      <w:r w:rsidR="00916DB7">
        <w:rPr>
          <w:sz w:val="22"/>
          <w:szCs w:val="22"/>
        </w:rPr>
        <w:tab/>
      </w:r>
      <w:r w:rsidR="00916DB7">
        <w:rPr>
          <w:sz w:val="22"/>
          <w:szCs w:val="22"/>
        </w:rPr>
        <w:tab/>
      </w:r>
      <w:r w:rsidR="00916DB7">
        <w:rPr>
          <w:sz w:val="22"/>
          <w:szCs w:val="22"/>
        </w:rPr>
        <w:tab/>
      </w:r>
      <w:r w:rsidR="00916DB7">
        <w:rPr>
          <w:sz w:val="22"/>
          <w:szCs w:val="22"/>
        </w:rPr>
        <w:tab/>
        <w:t>s.9</w:t>
      </w:r>
    </w:p>
    <w:p w14:paraId="1C0769C2" w14:textId="77777777" w:rsidR="00DB1193" w:rsidRPr="00065A85" w:rsidRDefault="00DB1193" w:rsidP="00DB1193">
      <w:pPr>
        <w:pStyle w:val="Listeavsnitt"/>
        <w:rPr>
          <w:sz w:val="22"/>
          <w:szCs w:val="22"/>
        </w:rPr>
      </w:pPr>
    </w:p>
    <w:p w14:paraId="1837539E" w14:textId="77777777" w:rsidR="00916DB7" w:rsidRDefault="007D370F">
      <w:pPr>
        <w:rPr>
          <w:sz w:val="22"/>
          <w:szCs w:val="22"/>
        </w:rPr>
      </w:pPr>
      <w:r>
        <w:rPr>
          <w:sz w:val="22"/>
          <w:szCs w:val="22"/>
        </w:rPr>
        <w:t>Vedlegg</w:t>
      </w:r>
    </w:p>
    <w:p w14:paraId="0BF1D0B0" w14:textId="1F208EEE" w:rsidR="00065A85" w:rsidRPr="00916DB7" w:rsidRDefault="00DB1193" w:rsidP="00916DB7">
      <w:pPr>
        <w:pStyle w:val="Listeavsnitt"/>
        <w:numPr>
          <w:ilvl w:val="0"/>
          <w:numId w:val="28"/>
        </w:numPr>
        <w:rPr>
          <w:sz w:val="22"/>
          <w:szCs w:val="22"/>
        </w:rPr>
      </w:pPr>
      <w:r w:rsidRPr="00045DE9">
        <w:rPr>
          <w:sz w:val="22"/>
          <w:szCs w:val="22"/>
        </w:rPr>
        <w:t>Relevante spørsmål til en eventuell fremtidig anskaffelse</w:t>
      </w:r>
      <w:r w:rsidR="00916DB7">
        <w:tab/>
      </w:r>
      <w:r w:rsidR="00916DB7" w:rsidRPr="00045DE9">
        <w:rPr>
          <w:sz w:val="22"/>
          <w:szCs w:val="22"/>
        </w:rPr>
        <w:t>s.10</w:t>
      </w:r>
      <w:r w:rsidR="00065A85" w:rsidRPr="00916DB7">
        <w:rPr>
          <w:b/>
          <w:bCs/>
        </w:rPr>
        <w:br w:type="page"/>
      </w:r>
    </w:p>
    <w:p w14:paraId="31602E6F" w14:textId="4537E24F" w:rsidR="00494AB4" w:rsidRPr="00916DB7" w:rsidRDefault="00494AB4" w:rsidP="00916DB7">
      <w:pPr>
        <w:rPr>
          <w:b/>
          <w:bCs/>
          <w:sz w:val="32"/>
          <w:szCs w:val="32"/>
        </w:rPr>
      </w:pPr>
      <w:r w:rsidRPr="00916DB7">
        <w:rPr>
          <w:b/>
          <w:bCs/>
          <w:sz w:val="32"/>
          <w:szCs w:val="32"/>
        </w:rPr>
        <w:lastRenderedPageBreak/>
        <w:t>Formål</w:t>
      </w:r>
      <w:r w:rsidR="00065A85" w:rsidRPr="00916DB7">
        <w:rPr>
          <w:b/>
          <w:bCs/>
          <w:sz w:val="32"/>
          <w:szCs w:val="32"/>
        </w:rPr>
        <w:t xml:space="preserve"> og bakgrunn</w:t>
      </w:r>
    </w:p>
    <w:p w14:paraId="552979C3" w14:textId="77777777" w:rsidR="00494AB4" w:rsidRPr="00C600B9" w:rsidRDefault="00494AB4" w:rsidP="00494AB4">
      <w:pPr>
        <w:rPr>
          <w:sz w:val="22"/>
          <w:szCs w:val="22"/>
        </w:rPr>
      </w:pPr>
    </w:p>
    <w:p w14:paraId="61AC50FA" w14:textId="77777777" w:rsidR="00D942BB" w:rsidRPr="00A75737" w:rsidRDefault="00D942BB" w:rsidP="0039353E">
      <w:pPr>
        <w:pStyle w:val="Overskrift2"/>
      </w:pPr>
      <w:r w:rsidRPr="00A75737">
        <w:t>1. Formål</w:t>
      </w:r>
    </w:p>
    <w:p w14:paraId="2AAB71BF" w14:textId="77777777" w:rsidR="00D942BB" w:rsidRPr="00A75737" w:rsidRDefault="00D942BB" w:rsidP="00D942BB">
      <w:r w:rsidRPr="00A75737">
        <w:t>Nordre Follo kommune gjennomfører denne markedsundersøkelsen på vegne av Follo Legevakt.</w:t>
      </w:r>
    </w:p>
    <w:p w14:paraId="046B3243" w14:textId="77777777" w:rsidR="0039353E" w:rsidRDefault="00D942BB" w:rsidP="00D942BB">
      <w:r w:rsidRPr="00A75737">
        <w:t>Formålet med markedsundersøkelsen er å kartlegge om det finnes leverandører som kan tilby en samlet standardisert skyløsning som dekker Follo Legevakts behov innen kommunikasjon, beredskap, internkontroll, kompetansestyring, kursadministrasjon, personellforvaltning, hendelseshåndtering, sjekklister og tilgang til prosedyrer og tiltakskort.</w:t>
      </w:r>
    </w:p>
    <w:p w14:paraId="3E4BBAAF" w14:textId="77777777" w:rsidR="0039353E" w:rsidRDefault="0039353E" w:rsidP="00D942BB"/>
    <w:p w14:paraId="7E8D85A2" w14:textId="50C082EA" w:rsidR="00D942BB" w:rsidRPr="00A75737" w:rsidRDefault="00D942BB" w:rsidP="00D942BB">
      <w:r w:rsidRPr="00A75737">
        <w:t>Markedsundersøkelsen skal gi kommunen et bedre grunnlag for:</w:t>
      </w:r>
    </w:p>
    <w:p w14:paraId="164C9522" w14:textId="77777777" w:rsidR="00D942BB" w:rsidRPr="00A75737" w:rsidRDefault="00D942BB" w:rsidP="0039353E">
      <w:pPr>
        <w:numPr>
          <w:ilvl w:val="0"/>
          <w:numId w:val="1"/>
        </w:numPr>
        <w:spacing w:line="259" w:lineRule="auto"/>
      </w:pPr>
      <w:r w:rsidRPr="00A75737">
        <w:t>videre kravspesifisering</w:t>
      </w:r>
    </w:p>
    <w:p w14:paraId="130207CE" w14:textId="77777777" w:rsidR="00D942BB" w:rsidRPr="00A75737" w:rsidRDefault="00D942BB" w:rsidP="0039353E">
      <w:pPr>
        <w:numPr>
          <w:ilvl w:val="0"/>
          <w:numId w:val="1"/>
        </w:numPr>
        <w:spacing w:line="259" w:lineRule="auto"/>
      </w:pPr>
      <w:r w:rsidRPr="00A75737">
        <w:t>vurdering av markedssituasjonen</w:t>
      </w:r>
    </w:p>
    <w:p w14:paraId="4FF22421" w14:textId="77777777" w:rsidR="00D942BB" w:rsidRPr="00A75737" w:rsidRDefault="00D942BB" w:rsidP="0039353E">
      <w:pPr>
        <w:numPr>
          <w:ilvl w:val="0"/>
          <w:numId w:val="1"/>
        </w:numPr>
        <w:spacing w:line="259" w:lineRule="auto"/>
      </w:pPr>
      <w:r w:rsidRPr="00A75737">
        <w:t>valg av anskaffelsesstrategi</w:t>
      </w:r>
    </w:p>
    <w:p w14:paraId="1760EBF8" w14:textId="77777777" w:rsidR="00D942BB" w:rsidRPr="00A75737" w:rsidRDefault="00D942BB" w:rsidP="0039353E">
      <w:pPr>
        <w:numPr>
          <w:ilvl w:val="0"/>
          <w:numId w:val="1"/>
        </w:numPr>
        <w:spacing w:line="259" w:lineRule="auto"/>
      </w:pPr>
      <w:r w:rsidRPr="00A75737">
        <w:t>vurdering av om markedet tilbyr reelle alternative løsninger</w:t>
      </w:r>
    </w:p>
    <w:p w14:paraId="7C4944BC" w14:textId="77777777" w:rsidR="00D942BB" w:rsidRPr="00A75737" w:rsidRDefault="00D942BB" w:rsidP="0039353E">
      <w:pPr>
        <w:numPr>
          <w:ilvl w:val="0"/>
          <w:numId w:val="1"/>
        </w:numPr>
        <w:spacing w:line="259" w:lineRule="auto"/>
      </w:pPr>
      <w:r w:rsidRPr="00A75737">
        <w:t>eventuell fremtidig anskaffelse</w:t>
      </w:r>
    </w:p>
    <w:p w14:paraId="21DED09E" w14:textId="77777777" w:rsidR="00D942BB" w:rsidRDefault="00D942BB" w:rsidP="00D942BB">
      <w:r w:rsidRPr="00A75737">
        <w:t>Markedsundersøkelsen er ikke en konkurranse og innebærer ingen forpliktelse for kommunen til å gjennomføre en anskaffelse.</w:t>
      </w:r>
    </w:p>
    <w:p w14:paraId="44B10D0B" w14:textId="77777777" w:rsidR="00D942BB" w:rsidRDefault="00D942BB" w:rsidP="00D942BB"/>
    <w:p w14:paraId="714A0FE4" w14:textId="77777777" w:rsidR="00D942BB" w:rsidRDefault="00D942BB" w:rsidP="00D942BB"/>
    <w:p w14:paraId="34AE4D17" w14:textId="77777777" w:rsidR="00D942BB" w:rsidRPr="00A75737" w:rsidRDefault="00D942BB" w:rsidP="0039353E">
      <w:pPr>
        <w:pStyle w:val="Overskrift2"/>
      </w:pPr>
      <w:r w:rsidRPr="00A75737">
        <w:t>2. Om virksomheten</w:t>
      </w:r>
    </w:p>
    <w:p w14:paraId="1DD042F3" w14:textId="77777777" w:rsidR="00D942BB" w:rsidRPr="00A75737" w:rsidRDefault="00D942BB" w:rsidP="00D942BB">
      <w:r w:rsidRPr="00A75737">
        <w:t>Follo Legevakt er en interkommunal legevakttjeneste som dekker kommunene Nordre Follo, Frogn, Ås og deler av Enebakk.</w:t>
      </w:r>
    </w:p>
    <w:p w14:paraId="59A524B7" w14:textId="77777777" w:rsidR="00D942BB" w:rsidRPr="00A75737" w:rsidRDefault="00D942BB" w:rsidP="00D942BB">
      <w:r w:rsidRPr="00A75737">
        <w:t>Virksomheten består av:</w:t>
      </w:r>
    </w:p>
    <w:p w14:paraId="2F7E626A" w14:textId="77777777" w:rsidR="00D942BB" w:rsidRPr="00A75737" w:rsidRDefault="00D942BB" w:rsidP="0039353E">
      <w:pPr>
        <w:numPr>
          <w:ilvl w:val="0"/>
          <w:numId w:val="2"/>
        </w:numPr>
        <w:spacing w:line="259" w:lineRule="auto"/>
      </w:pPr>
      <w:r w:rsidRPr="00A75737">
        <w:t>Legevakt</w:t>
      </w:r>
    </w:p>
    <w:p w14:paraId="1E923F7F" w14:textId="77777777" w:rsidR="00D942BB" w:rsidRPr="00A75737" w:rsidRDefault="00D942BB" w:rsidP="0039353E">
      <w:pPr>
        <w:numPr>
          <w:ilvl w:val="0"/>
          <w:numId w:val="2"/>
        </w:numPr>
        <w:spacing w:line="259" w:lineRule="auto"/>
      </w:pPr>
      <w:r w:rsidRPr="00A75737">
        <w:t>Legevaktsentral</w:t>
      </w:r>
    </w:p>
    <w:p w14:paraId="6B9AAD72" w14:textId="6374FCA7" w:rsidR="00D942BB" w:rsidRDefault="0039353E" w:rsidP="0039353E">
      <w:pPr>
        <w:numPr>
          <w:ilvl w:val="0"/>
          <w:numId w:val="2"/>
        </w:numPr>
        <w:spacing w:line="259" w:lineRule="auto"/>
      </w:pPr>
      <w:proofErr w:type="spellStart"/>
      <w:r w:rsidRPr="00A75737">
        <w:t>Lege</w:t>
      </w:r>
      <w:r>
        <w:t>vakts</w:t>
      </w:r>
      <w:r w:rsidRPr="00A75737">
        <w:t>bil</w:t>
      </w:r>
      <w:proofErr w:type="spellEnd"/>
    </w:p>
    <w:p w14:paraId="281FF151" w14:textId="77777777" w:rsidR="0039353E" w:rsidRPr="00A75737" w:rsidRDefault="0039353E" w:rsidP="006A6E13">
      <w:pPr>
        <w:spacing w:line="259" w:lineRule="auto"/>
        <w:ind w:left="720"/>
      </w:pPr>
    </w:p>
    <w:p w14:paraId="27FCE51A" w14:textId="77777777" w:rsidR="00D942BB" w:rsidRPr="00A75737" w:rsidRDefault="00D942BB" w:rsidP="00D942BB">
      <w:r w:rsidRPr="00A75737">
        <w:t>Løsningen skal understøtte om lag 160 brukere.</w:t>
      </w:r>
    </w:p>
    <w:p w14:paraId="2BEDE57F" w14:textId="77777777" w:rsidR="00D942BB" w:rsidRPr="00A75737" w:rsidRDefault="00D942BB" w:rsidP="00D942BB">
      <w:r w:rsidRPr="00A75737">
        <w:t>Brukerne består av flere ulike personellgrupper, blant annet:</w:t>
      </w:r>
    </w:p>
    <w:p w14:paraId="608A04D0" w14:textId="77777777" w:rsidR="00D942BB" w:rsidRPr="00A75737" w:rsidRDefault="00D942BB" w:rsidP="0039353E">
      <w:pPr>
        <w:numPr>
          <w:ilvl w:val="0"/>
          <w:numId w:val="3"/>
        </w:numPr>
        <w:spacing w:line="259" w:lineRule="auto"/>
      </w:pPr>
      <w:r w:rsidRPr="00A75737">
        <w:t>fast ansatte sykepleiere</w:t>
      </w:r>
    </w:p>
    <w:p w14:paraId="29E78AF0" w14:textId="77777777" w:rsidR="00D942BB" w:rsidRPr="00A75737" w:rsidRDefault="00D942BB" w:rsidP="0039353E">
      <w:pPr>
        <w:numPr>
          <w:ilvl w:val="0"/>
          <w:numId w:val="3"/>
        </w:numPr>
        <w:spacing w:line="259" w:lineRule="auto"/>
      </w:pPr>
      <w:r w:rsidRPr="00A75737">
        <w:t>kommunalt ansatte daglegevaktsleger</w:t>
      </w:r>
    </w:p>
    <w:p w14:paraId="32C9D7D4" w14:textId="77777777" w:rsidR="00D942BB" w:rsidRPr="00A75737" w:rsidRDefault="00D942BB" w:rsidP="0039353E">
      <w:pPr>
        <w:numPr>
          <w:ilvl w:val="0"/>
          <w:numId w:val="3"/>
        </w:numPr>
        <w:spacing w:line="259" w:lineRule="auto"/>
      </w:pPr>
      <w:r w:rsidRPr="00A75737">
        <w:t>selvstendig næringsdrivende leger med annen hovedarbeidsgiver</w:t>
      </w:r>
    </w:p>
    <w:p w14:paraId="0469B42A" w14:textId="77777777" w:rsidR="00D942BB" w:rsidRPr="00A75737" w:rsidRDefault="00D942BB" w:rsidP="0039353E">
      <w:pPr>
        <w:numPr>
          <w:ilvl w:val="0"/>
          <w:numId w:val="3"/>
        </w:numPr>
        <w:spacing w:line="259" w:lineRule="auto"/>
      </w:pPr>
      <w:r w:rsidRPr="00A75737">
        <w:t>ledere og administrative ressurser</w:t>
      </w:r>
    </w:p>
    <w:p w14:paraId="6631620F" w14:textId="77777777" w:rsidR="00D942BB" w:rsidRDefault="00D942BB" w:rsidP="00D942BB">
      <w:r w:rsidRPr="00A75737">
        <w:t>Follo Legevakt er en virksomhet med betydelig beredskapsansvar og behov for rask informasjonsdeling, samhandling og tilgang til kritisk informasjon på tvers av organisatoriske grenser.</w:t>
      </w:r>
    </w:p>
    <w:p w14:paraId="4D8359A5" w14:textId="77777777" w:rsidR="0039353E" w:rsidRDefault="0039353E" w:rsidP="00D942BB"/>
    <w:p w14:paraId="6CAF401B" w14:textId="77777777" w:rsidR="00D942BB" w:rsidRPr="00A75737" w:rsidRDefault="00D942BB" w:rsidP="0039353E">
      <w:pPr>
        <w:pStyle w:val="Overskrift2"/>
      </w:pPr>
      <w:r w:rsidRPr="00A75737">
        <w:t>3. Dagens situasjon</w:t>
      </w:r>
    </w:p>
    <w:p w14:paraId="1A3B4605" w14:textId="77777777" w:rsidR="00D942BB" w:rsidRPr="00A75737" w:rsidRDefault="00D942BB" w:rsidP="00D942BB">
      <w:r w:rsidRPr="00A75737">
        <w:t>Follo Legevakt benytter i dag flere separate løsninger for kommunikasjon, kompetanseoppfølging, internkontroll, dokumentasjon og beredskap.</w:t>
      </w:r>
    </w:p>
    <w:p w14:paraId="6EF9EB2E" w14:textId="77777777" w:rsidR="00D942BB" w:rsidRPr="00A75737" w:rsidRDefault="00D942BB" w:rsidP="00D942BB">
      <w:r w:rsidRPr="00A75737">
        <w:t>Informasjon håndteres blant annet gjennom:</w:t>
      </w:r>
    </w:p>
    <w:p w14:paraId="04C03ADA" w14:textId="77777777" w:rsidR="00D942BB" w:rsidRPr="00A75737" w:rsidRDefault="00D942BB" w:rsidP="0039353E">
      <w:pPr>
        <w:numPr>
          <w:ilvl w:val="0"/>
          <w:numId w:val="4"/>
        </w:numPr>
        <w:spacing w:line="259" w:lineRule="auto"/>
      </w:pPr>
      <w:r w:rsidRPr="00A75737">
        <w:t>Microsoft Teams</w:t>
      </w:r>
    </w:p>
    <w:p w14:paraId="5D9E697A" w14:textId="77777777" w:rsidR="00D942BB" w:rsidRPr="00A75737" w:rsidRDefault="00D942BB" w:rsidP="0039353E">
      <w:pPr>
        <w:numPr>
          <w:ilvl w:val="0"/>
          <w:numId w:val="4"/>
        </w:numPr>
        <w:spacing w:line="259" w:lineRule="auto"/>
      </w:pPr>
      <w:r w:rsidRPr="00A75737">
        <w:t>e-post</w:t>
      </w:r>
    </w:p>
    <w:p w14:paraId="21415493" w14:textId="77777777" w:rsidR="00D942BB" w:rsidRPr="00A75737" w:rsidRDefault="00D942BB" w:rsidP="0039353E">
      <w:pPr>
        <w:numPr>
          <w:ilvl w:val="0"/>
          <w:numId w:val="4"/>
        </w:numPr>
        <w:spacing w:line="259" w:lineRule="auto"/>
      </w:pPr>
      <w:r w:rsidRPr="00A75737">
        <w:t>SMS</w:t>
      </w:r>
    </w:p>
    <w:p w14:paraId="62564A6A" w14:textId="77777777" w:rsidR="00D942BB" w:rsidRPr="00A75737" w:rsidRDefault="00D942BB" w:rsidP="0039353E">
      <w:pPr>
        <w:numPr>
          <w:ilvl w:val="0"/>
          <w:numId w:val="4"/>
        </w:numPr>
        <w:spacing w:line="259" w:lineRule="auto"/>
      </w:pPr>
      <w:r w:rsidRPr="00A75737">
        <w:lastRenderedPageBreak/>
        <w:t>Compilo</w:t>
      </w:r>
    </w:p>
    <w:p w14:paraId="2371BB7F" w14:textId="77777777" w:rsidR="00D942BB" w:rsidRPr="00A75737" w:rsidRDefault="00D942BB" w:rsidP="0039353E">
      <w:pPr>
        <w:numPr>
          <w:ilvl w:val="0"/>
          <w:numId w:val="4"/>
        </w:numPr>
        <w:spacing w:line="259" w:lineRule="auto"/>
      </w:pPr>
      <w:r w:rsidRPr="00A75737">
        <w:t>MinGat</w:t>
      </w:r>
    </w:p>
    <w:p w14:paraId="5D32BBB2" w14:textId="77777777" w:rsidR="00D942BB" w:rsidRPr="00A75737" w:rsidRDefault="00D942BB" w:rsidP="0039353E">
      <w:pPr>
        <w:numPr>
          <w:ilvl w:val="0"/>
          <w:numId w:val="4"/>
        </w:numPr>
        <w:spacing w:line="259" w:lineRule="auto"/>
      </w:pPr>
      <w:r w:rsidRPr="00A75737">
        <w:t>Excel-baserte oversikter</w:t>
      </w:r>
    </w:p>
    <w:p w14:paraId="7E577D38" w14:textId="77777777" w:rsidR="00D942BB" w:rsidRPr="00A75737" w:rsidRDefault="00D942BB" w:rsidP="0039353E">
      <w:pPr>
        <w:numPr>
          <w:ilvl w:val="0"/>
          <w:numId w:val="4"/>
        </w:numPr>
        <w:spacing w:line="259" w:lineRule="auto"/>
      </w:pPr>
      <w:r w:rsidRPr="00A75737">
        <w:t>papirbaserte rutiner og sjekklister</w:t>
      </w:r>
    </w:p>
    <w:p w14:paraId="7D6BBA36" w14:textId="77777777" w:rsidR="00D942BB" w:rsidRDefault="00D942BB" w:rsidP="0039353E">
      <w:pPr>
        <w:numPr>
          <w:ilvl w:val="0"/>
          <w:numId w:val="4"/>
        </w:numPr>
        <w:spacing w:line="259" w:lineRule="auto"/>
      </w:pPr>
      <w:r w:rsidRPr="00A75737">
        <w:t>ulike frittstående løsninger</w:t>
      </w:r>
    </w:p>
    <w:p w14:paraId="25933D04" w14:textId="77777777" w:rsidR="0039353E" w:rsidRPr="00A75737" w:rsidRDefault="0039353E" w:rsidP="0039353E">
      <w:pPr>
        <w:spacing w:line="259" w:lineRule="auto"/>
        <w:ind w:left="720"/>
      </w:pPr>
    </w:p>
    <w:p w14:paraId="28D3A6F9" w14:textId="77777777" w:rsidR="00D942BB" w:rsidRPr="00A75737" w:rsidRDefault="00D942BB" w:rsidP="00D942BB">
      <w:r w:rsidRPr="00A75737">
        <w:t>Dagens situasjon medfører blant annet:</w:t>
      </w:r>
    </w:p>
    <w:p w14:paraId="5AB973F3" w14:textId="77777777" w:rsidR="00D942BB" w:rsidRPr="00A75737" w:rsidRDefault="00D942BB" w:rsidP="0039353E">
      <w:pPr>
        <w:numPr>
          <w:ilvl w:val="0"/>
          <w:numId w:val="5"/>
        </w:numPr>
        <w:spacing w:line="259" w:lineRule="auto"/>
      </w:pPr>
      <w:r w:rsidRPr="00A75737">
        <w:t>fragmentert informasjonsflyt</w:t>
      </w:r>
    </w:p>
    <w:p w14:paraId="17A214C9" w14:textId="77777777" w:rsidR="00D942BB" w:rsidRPr="00A75737" w:rsidRDefault="00D942BB" w:rsidP="0039353E">
      <w:pPr>
        <w:numPr>
          <w:ilvl w:val="0"/>
          <w:numId w:val="5"/>
        </w:numPr>
        <w:spacing w:line="259" w:lineRule="auto"/>
      </w:pPr>
      <w:r w:rsidRPr="00A75737">
        <w:t>flere parallelle arbeidsprosesser</w:t>
      </w:r>
    </w:p>
    <w:p w14:paraId="40041EE3" w14:textId="77777777" w:rsidR="00D942BB" w:rsidRPr="00A75737" w:rsidRDefault="00D942BB" w:rsidP="0039353E">
      <w:pPr>
        <w:numPr>
          <w:ilvl w:val="0"/>
          <w:numId w:val="5"/>
        </w:numPr>
        <w:spacing w:line="259" w:lineRule="auto"/>
      </w:pPr>
      <w:r w:rsidRPr="00A75737">
        <w:t>betydelig manuell oppfølging</w:t>
      </w:r>
    </w:p>
    <w:p w14:paraId="7921C952" w14:textId="77777777" w:rsidR="00D942BB" w:rsidRPr="00A75737" w:rsidRDefault="00D942BB" w:rsidP="0039353E">
      <w:pPr>
        <w:numPr>
          <w:ilvl w:val="0"/>
          <w:numId w:val="5"/>
        </w:numPr>
        <w:spacing w:line="259" w:lineRule="auto"/>
      </w:pPr>
      <w:r w:rsidRPr="00A75737">
        <w:t>mangelfull sporbarhet</w:t>
      </w:r>
    </w:p>
    <w:p w14:paraId="20354D58" w14:textId="77777777" w:rsidR="00D942BB" w:rsidRPr="00A75737" w:rsidRDefault="00D942BB" w:rsidP="0039353E">
      <w:pPr>
        <w:numPr>
          <w:ilvl w:val="0"/>
          <w:numId w:val="5"/>
        </w:numPr>
        <w:spacing w:line="259" w:lineRule="auto"/>
      </w:pPr>
      <w:r w:rsidRPr="00A75737">
        <w:t>ressurskrevende kompetanseoppfølging</w:t>
      </w:r>
    </w:p>
    <w:p w14:paraId="37E4FADE" w14:textId="77777777" w:rsidR="00D942BB" w:rsidRPr="00A75737" w:rsidRDefault="00D942BB" w:rsidP="0039353E">
      <w:pPr>
        <w:numPr>
          <w:ilvl w:val="0"/>
          <w:numId w:val="5"/>
        </w:numPr>
        <w:spacing w:line="259" w:lineRule="auto"/>
      </w:pPr>
      <w:r w:rsidRPr="00A75737">
        <w:t>dobbeltregistrering og skyggedokumentasjon</w:t>
      </w:r>
    </w:p>
    <w:p w14:paraId="6678DE94" w14:textId="77777777" w:rsidR="00D942BB" w:rsidRPr="00A75737" w:rsidRDefault="00D942BB" w:rsidP="0039353E">
      <w:pPr>
        <w:numPr>
          <w:ilvl w:val="0"/>
          <w:numId w:val="5"/>
        </w:numPr>
        <w:spacing w:line="259" w:lineRule="auto"/>
      </w:pPr>
      <w:r w:rsidRPr="00A75737">
        <w:t>utfordringer med å nå alle medarbeidere samtidig</w:t>
      </w:r>
    </w:p>
    <w:p w14:paraId="45FFBBFE" w14:textId="77777777" w:rsidR="00D942BB" w:rsidRPr="00A75737" w:rsidRDefault="00D942BB" w:rsidP="0039353E">
      <w:pPr>
        <w:numPr>
          <w:ilvl w:val="0"/>
          <w:numId w:val="5"/>
        </w:numPr>
        <w:spacing w:line="259" w:lineRule="auto"/>
      </w:pPr>
      <w:r w:rsidRPr="00A75737">
        <w:t>begrenset tilgjengelighet til informasjon utenfor arbeidsplassen</w:t>
      </w:r>
    </w:p>
    <w:p w14:paraId="7EDBCC25" w14:textId="77777777" w:rsidR="00D942BB" w:rsidRPr="00A75737" w:rsidRDefault="00D942BB" w:rsidP="0039353E">
      <w:pPr>
        <w:numPr>
          <w:ilvl w:val="0"/>
          <w:numId w:val="5"/>
        </w:numPr>
        <w:spacing w:line="259" w:lineRule="auto"/>
      </w:pPr>
      <w:r w:rsidRPr="00A75737">
        <w:t>utfordringer ved bortfall av nettverk eller tilgang til kommunens ordinære systemer</w:t>
      </w:r>
    </w:p>
    <w:p w14:paraId="191CA13C" w14:textId="77777777" w:rsidR="006A774F" w:rsidRDefault="006A774F" w:rsidP="00D942BB"/>
    <w:p w14:paraId="5133B594" w14:textId="60EDAD42" w:rsidR="00D942BB" w:rsidRPr="00A75737" w:rsidRDefault="00D942BB" w:rsidP="00D942BB">
      <w:r w:rsidRPr="00A75737">
        <w:t>Særlig utfordrende er det å sikre effektiv informasjonsdeling med leger som ikke benytter kommunens interne samhandlingsløsninger som en del av sitt daglige arbeid.</w:t>
      </w:r>
    </w:p>
    <w:p w14:paraId="101ABC1C" w14:textId="77777777" w:rsidR="00D942BB" w:rsidRDefault="00D942BB" w:rsidP="00D942BB"/>
    <w:p w14:paraId="206309B9" w14:textId="77777777" w:rsidR="00D942BB" w:rsidRPr="00A75737" w:rsidRDefault="00D942BB" w:rsidP="0039353E">
      <w:pPr>
        <w:pStyle w:val="Overskrift2"/>
      </w:pPr>
      <w:r w:rsidRPr="00A75737">
        <w:t>4. Bakgrunn for behovet</w:t>
      </w:r>
    </w:p>
    <w:p w14:paraId="1278C983" w14:textId="77777777" w:rsidR="00D942BB" w:rsidRPr="00A75737" w:rsidRDefault="00D942BB" w:rsidP="00D942BB">
      <w:r w:rsidRPr="00A75737">
        <w:t>Legevakttjenesten har utviklet seg betydelig de siste årene.</w:t>
      </w:r>
    </w:p>
    <w:p w14:paraId="3ED76F1F" w14:textId="77777777" w:rsidR="00D942BB" w:rsidRPr="00A75737" w:rsidRDefault="00D942BB" w:rsidP="00D942BB">
      <w:r w:rsidRPr="00A75737">
        <w:t>Virksomheten har et økende behov for:</w:t>
      </w:r>
    </w:p>
    <w:p w14:paraId="69CECB81" w14:textId="77777777" w:rsidR="00D942BB" w:rsidRPr="00A75737" w:rsidRDefault="00D942BB" w:rsidP="0039353E">
      <w:pPr>
        <w:numPr>
          <w:ilvl w:val="0"/>
          <w:numId w:val="6"/>
        </w:numPr>
        <w:spacing w:line="259" w:lineRule="auto"/>
      </w:pPr>
      <w:r w:rsidRPr="00A75737">
        <w:t>rask og sikker kommunikasjon</w:t>
      </w:r>
    </w:p>
    <w:p w14:paraId="3D620C80" w14:textId="77777777" w:rsidR="00D942BB" w:rsidRPr="00A75737" w:rsidRDefault="00D942BB" w:rsidP="0039353E">
      <w:pPr>
        <w:numPr>
          <w:ilvl w:val="0"/>
          <w:numId w:val="6"/>
        </w:numPr>
        <w:spacing w:line="259" w:lineRule="auto"/>
      </w:pPr>
      <w:r w:rsidRPr="00A75737">
        <w:t>effektiv beredskapshåndtering</w:t>
      </w:r>
    </w:p>
    <w:p w14:paraId="75864EE8" w14:textId="77777777" w:rsidR="00D942BB" w:rsidRPr="00A75737" w:rsidRDefault="00D942BB" w:rsidP="0039353E">
      <w:pPr>
        <w:numPr>
          <w:ilvl w:val="0"/>
          <w:numId w:val="6"/>
        </w:numPr>
        <w:spacing w:line="259" w:lineRule="auto"/>
      </w:pPr>
      <w:r w:rsidRPr="00A75737">
        <w:t>dokumentasjon og sporbarhet</w:t>
      </w:r>
    </w:p>
    <w:p w14:paraId="3C8E1444" w14:textId="77777777" w:rsidR="00D942BB" w:rsidRPr="00A75737" w:rsidRDefault="00D942BB" w:rsidP="0039353E">
      <w:pPr>
        <w:numPr>
          <w:ilvl w:val="0"/>
          <w:numId w:val="6"/>
        </w:numPr>
        <w:spacing w:line="259" w:lineRule="auto"/>
      </w:pPr>
      <w:r w:rsidRPr="00A75737">
        <w:t>kompetanseoppfølging</w:t>
      </w:r>
    </w:p>
    <w:p w14:paraId="31AC4374" w14:textId="77777777" w:rsidR="00D942BB" w:rsidRPr="00A75737" w:rsidRDefault="00D942BB" w:rsidP="0039353E">
      <w:pPr>
        <w:numPr>
          <w:ilvl w:val="0"/>
          <w:numId w:val="6"/>
        </w:numPr>
        <w:spacing w:line="259" w:lineRule="auto"/>
      </w:pPr>
      <w:r w:rsidRPr="00A75737">
        <w:t>internkontroll</w:t>
      </w:r>
    </w:p>
    <w:p w14:paraId="38A48F4F" w14:textId="77777777" w:rsidR="00D942BB" w:rsidRPr="00A75737" w:rsidRDefault="00D942BB" w:rsidP="0039353E">
      <w:pPr>
        <w:numPr>
          <w:ilvl w:val="0"/>
          <w:numId w:val="6"/>
        </w:numPr>
        <w:spacing w:line="259" w:lineRule="auto"/>
      </w:pPr>
      <w:r w:rsidRPr="00A75737">
        <w:t>tilgjengelighet til prosedyrer og tiltakskort</w:t>
      </w:r>
    </w:p>
    <w:p w14:paraId="1C1A9F32" w14:textId="77777777" w:rsidR="00D942BB" w:rsidRPr="00A75737" w:rsidRDefault="00D942BB" w:rsidP="0039353E">
      <w:pPr>
        <w:numPr>
          <w:ilvl w:val="0"/>
          <w:numId w:val="6"/>
        </w:numPr>
        <w:spacing w:line="259" w:lineRule="auto"/>
      </w:pPr>
      <w:r w:rsidRPr="00A75737">
        <w:t>støtte for ansatte som arbeider på ulike lokasjoner og organisatoriske enheter</w:t>
      </w:r>
    </w:p>
    <w:p w14:paraId="095A1BEB" w14:textId="77777777" w:rsidR="006A774F" w:rsidRDefault="006A774F" w:rsidP="00D942BB"/>
    <w:p w14:paraId="4459FE4E" w14:textId="63031C1B" w:rsidR="00D942BB" w:rsidRPr="00A75737" w:rsidRDefault="00D942BB" w:rsidP="00D942BB">
      <w:r w:rsidRPr="00A75737">
        <w:t>Kommunen ønsker derfor å undersøke om markedet kan tilby en løsning som samler sentrale funksjoner i én helhetlig plattform.</w:t>
      </w:r>
    </w:p>
    <w:p w14:paraId="4B7DD891" w14:textId="77777777" w:rsidR="00D942BB" w:rsidRPr="00A75737" w:rsidRDefault="00D942BB" w:rsidP="00D942BB">
      <w:r w:rsidRPr="00A75737">
        <w:t>Kommunen ønsker særskilt å undersøke om markedet kan tilby de beskrevne funksjonsområdene gjennom én samlet standardisert skyløsning uten behov for vesentlig spesialutvikling eller bruk av flere separate produkter.</w:t>
      </w:r>
    </w:p>
    <w:p w14:paraId="3186EDF1" w14:textId="77777777" w:rsidR="00D942BB" w:rsidRDefault="00D942BB" w:rsidP="00D942BB"/>
    <w:p w14:paraId="78C2A0BD" w14:textId="77777777" w:rsidR="00D942BB" w:rsidRPr="00A75737" w:rsidRDefault="00D942BB" w:rsidP="0039353E">
      <w:pPr>
        <w:pStyle w:val="Overskrift2"/>
      </w:pPr>
      <w:r w:rsidRPr="00A75737">
        <w:t>5. Mål og gevinster</w:t>
      </w:r>
    </w:p>
    <w:p w14:paraId="5D9D70EA" w14:textId="77777777" w:rsidR="00D942BB" w:rsidRPr="00A75737" w:rsidRDefault="00D942BB" w:rsidP="00D942BB">
      <w:r w:rsidRPr="00A75737">
        <w:t>Kommunen ønsker å oppnå:</w:t>
      </w:r>
    </w:p>
    <w:p w14:paraId="7C019D64" w14:textId="77777777" w:rsidR="00D942BB" w:rsidRPr="00A75737" w:rsidRDefault="00D942BB" w:rsidP="0039353E">
      <w:pPr>
        <w:numPr>
          <w:ilvl w:val="0"/>
          <w:numId w:val="7"/>
        </w:numPr>
        <w:spacing w:line="259" w:lineRule="auto"/>
      </w:pPr>
      <w:r w:rsidRPr="00A75737">
        <w:t>én samlet plattform for kommunikasjon og samhandling</w:t>
      </w:r>
    </w:p>
    <w:p w14:paraId="6500041B" w14:textId="77777777" w:rsidR="00D942BB" w:rsidRPr="00A75737" w:rsidRDefault="00D942BB" w:rsidP="0039353E">
      <w:pPr>
        <w:numPr>
          <w:ilvl w:val="0"/>
          <w:numId w:val="7"/>
        </w:numPr>
        <w:spacing w:line="259" w:lineRule="auto"/>
      </w:pPr>
      <w:r w:rsidRPr="00A75737">
        <w:t>bedre informasjonsflyt mellom alle brukergrupper</w:t>
      </w:r>
    </w:p>
    <w:p w14:paraId="4CAA6689" w14:textId="77777777" w:rsidR="00D942BB" w:rsidRPr="00A75737" w:rsidRDefault="00D942BB" w:rsidP="0039353E">
      <w:pPr>
        <w:numPr>
          <w:ilvl w:val="0"/>
          <w:numId w:val="7"/>
        </w:numPr>
        <w:spacing w:line="259" w:lineRule="auto"/>
      </w:pPr>
      <w:r w:rsidRPr="00A75737">
        <w:t>styrket beredskapsevne</w:t>
      </w:r>
    </w:p>
    <w:p w14:paraId="402C70BC" w14:textId="77777777" w:rsidR="00D942BB" w:rsidRPr="00A75737" w:rsidRDefault="00D942BB" w:rsidP="0039353E">
      <w:pPr>
        <w:numPr>
          <w:ilvl w:val="0"/>
          <w:numId w:val="7"/>
        </w:numPr>
        <w:spacing w:line="259" w:lineRule="auto"/>
      </w:pPr>
      <w:r w:rsidRPr="00A75737">
        <w:t>redusert administrativ ressursbruk</w:t>
      </w:r>
    </w:p>
    <w:p w14:paraId="03EDA368" w14:textId="77777777" w:rsidR="00D942BB" w:rsidRPr="00A75737" w:rsidRDefault="00D942BB" w:rsidP="0039353E">
      <w:pPr>
        <w:numPr>
          <w:ilvl w:val="0"/>
          <w:numId w:val="7"/>
        </w:numPr>
        <w:spacing w:line="259" w:lineRule="auto"/>
      </w:pPr>
      <w:r w:rsidRPr="00A75737">
        <w:lastRenderedPageBreak/>
        <w:t>redusert bruk av manuelle oversikter og skyggeregnskap</w:t>
      </w:r>
    </w:p>
    <w:p w14:paraId="4EA28EB8" w14:textId="77777777" w:rsidR="00D942BB" w:rsidRPr="00A75737" w:rsidRDefault="00D942BB" w:rsidP="0039353E">
      <w:pPr>
        <w:numPr>
          <w:ilvl w:val="0"/>
          <w:numId w:val="7"/>
        </w:numPr>
        <w:spacing w:line="259" w:lineRule="auto"/>
      </w:pPr>
      <w:r w:rsidRPr="00A75737">
        <w:t>økt etterlevelse av kompetansekrav</w:t>
      </w:r>
    </w:p>
    <w:p w14:paraId="4D49FCB0" w14:textId="77777777" w:rsidR="00D942BB" w:rsidRPr="00A75737" w:rsidRDefault="00D942BB" w:rsidP="0039353E">
      <w:pPr>
        <w:numPr>
          <w:ilvl w:val="0"/>
          <w:numId w:val="7"/>
        </w:numPr>
        <w:spacing w:line="259" w:lineRule="auto"/>
      </w:pPr>
      <w:r w:rsidRPr="00A75737">
        <w:t>styrket internkontroll</w:t>
      </w:r>
    </w:p>
    <w:p w14:paraId="2A6FCF98" w14:textId="77777777" w:rsidR="00D942BB" w:rsidRPr="00A75737" w:rsidRDefault="00D942BB" w:rsidP="0039353E">
      <w:pPr>
        <w:numPr>
          <w:ilvl w:val="0"/>
          <w:numId w:val="7"/>
        </w:numPr>
        <w:spacing w:line="259" w:lineRule="auto"/>
      </w:pPr>
      <w:r w:rsidRPr="00A75737">
        <w:t>bedre dokumentasjon og sporbarhet</w:t>
      </w:r>
    </w:p>
    <w:p w14:paraId="1E7BC407" w14:textId="77777777" w:rsidR="00D942BB" w:rsidRPr="00A75737" w:rsidRDefault="00D942BB" w:rsidP="0039353E">
      <w:pPr>
        <w:numPr>
          <w:ilvl w:val="0"/>
          <w:numId w:val="7"/>
        </w:numPr>
        <w:spacing w:line="259" w:lineRule="auto"/>
      </w:pPr>
      <w:r w:rsidRPr="00A75737">
        <w:t>bedre tilgang til kritisk informasjon</w:t>
      </w:r>
    </w:p>
    <w:p w14:paraId="0D1BF0CD" w14:textId="77777777" w:rsidR="00D942BB" w:rsidRPr="00A75737" w:rsidRDefault="00D942BB" w:rsidP="0039353E">
      <w:pPr>
        <w:numPr>
          <w:ilvl w:val="0"/>
          <w:numId w:val="7"/>
        </w:numPr>
        <w:spacing w:line="259" w:lineRule="auto"/>
      </w:pPr>
      <w:r w:rsidRPr="00A75737">
        <w:t>forenklet systemportefølje</w:t>
      </w:r>
    </w:p>
    <w:p w14:paraId="384CE38E" w14:textId="77777777" w:rsidR="00D942BB" w:rsidRDefault="00D942BB" w:rsidP="00D942BB"/>
    <w:p w14:paraId="04D72427" w14:textId="77777777" w:rsidR="00916DB7" w:rsidRDefault="00916DB7" w:rsidP="00916DB7">
      <w:pPr>
        <w:rPr>
          <w:b/>
          <w:bCs/>
        </w:rPr>
      </w:pPr>
    </w:p>
    <w:p w14:paraId="2EB5DD9E" w14:textId="77777777" w:rsidR="00916DB7" w:rsidRDefault="00916DB7" w:rsidP="00916DB7">
      <w:pPr>
        <w:rPr>
          <w:b/>
          <w:bCs/>
        </w:rPr>
      </w:pPr>
    </w:p>
    <w:p w14:paraId="0CD75DE8" w14:textId="4C9296F4" w:rsidR="00065A85" w:rsidRPr="00916DB7" w:rsidRDefault="00065A85" w:rsidP="00916DB7">
      <w:pPr>
        <w:rPr>
          <w:rFonts w:asciiTheme="majorHAnsi" w:eastAsiaTheme="majorEastAsia" w:hAnsiTheme="majorHAnsi" w:cstheme="majorBidi"/>
          <w:b/>
          <w:bCs/>
          <w:sz w:val="32"/>
          <w:szCs w:val="32"/>
        </w:rPr>
      </w:pPr>
      <w:r w:rsidRPr="00065A85">
        <w:rPr>
          <w:b/>
          <w:bCs/>
          <w:sz w:val="32"/>
          <w:szCs w:val="32"/>
        </w:rPr>
        <w:t>Ønsker til løsningen</w:t>
      </w:r>
    </w:p>
    <w:p w14:paraId="029442E8" w14:textId="77777777" w:rsidR="00065A85" w:rsidRDefault="00065A85" w:rsidP="00D942BB"/>
    <w:p w14:paraId="68355BDC" w14:textId="77777777" w:rsidR="00D942BB" w:rsidRPr="00A75737" w:rsidRDefault="00D942BB" w:rsidP="00C30126">
      <w:pPr>
        <w:pStyle w:val="Overskrift2"/>
      </w:pPr>
      <w:r w:rsidRPr="00A75737">
        <w:t>6. Overordnede føringer</w:t>
      </w:r>
    </w:p>
    <w:p w14:paraId="6211E794" w14:textId="77777777" w:rsidR="00D942BB" w:rsidRPr="00A75737" w:rsidRDefault="00D942BB" w:rsidP="00D942BB">
      <w:r w:rsidRPr="00A75737">
        <w:t>Kommunen ønsker primært en etablert standardløsning (</w:t>
      </w:r>
      <w:proofErr w:type="spellStart"/>
      <w:r w:rsidRPr="00A75737">
        <w:t>SaaS</w:t>
      </w:r>
      <w:proofErr w:type="spellEnd"/>
      <w:r w:rsidRPr="00A75737">
        <w:t>/COTS).</w:t>
      </w:r>
    </w:p>
    <w:p w14:paraId="63EDFEBE" w14:textId="77777777" w:rsidR="00D942BB" w:rsidRPr="00A75737" w:rsidRDefault="00D942BB" w:rsidP="00D942BB">
      <w:r w:rsidRPr="00A75737">
        <w:t>Det er ønskelig at:</w:t>
      </w:r>
    </w:p>
    <w:p w14:paraId="3C52A108" w14:textId="77777777" w:rsidR="00D942BB" w:rsidRPr="00A75737" w:rsidRDefault="00D942BB" w:rsidP="0039353E">
      <w:pPr>
        <w:numPr>
          <w:ilvl w:val="0"/>
          <w:numId w:val="8"/>
        </w:numPr>
        <w:spacing w:line="259" w:lineRule="auto"/>
      </w:pPr>
      <w:r w:rsidRPr="00A75737">
        <w:t>løsningen leveres som skyløsning (</w:t>
      </w:r>
      <w:proofErr w:type="spellStart"/>
      <w:r w:rsidRPr="00A75737">
        <w:t>SaaS</w:t>
      </w:r>
      <w:proofErr w:type="spellEnd"/>
      <w:r w:rsidRPr="00A75737">
        <w:t>)</w:t>
      </w:r>
    </w:p>
    <w:p w14:paraId="48F879DC" w14:textId="77777777" w:rsidR="00D942BB" w:rsidRPr="00A75737" w:rsidRDefault="00D942BB" w:rsidP="0039353E">
      <w:pPr>
        <w:numPr>
          <w:ilvl w:val="0"/>
          <w:numId w:val="8"/>
        </w:numPr>
        <w:spacing w:line="259" w:lineRule="auto"/>
      </w:pPr>
      <w:r w:rsidRPr="00A75737">
        <w:t>leverandøren har ansvar for drift, vedlikehold og videreutvikling</w:t>
      </w:r>
    </w:p>
    <w:p w14:paraId="7F67D179" w14:textId="77777777" w:rsidR="00D942BB" w:rsidRPr="00A75737" w:rsidRDefault="00D942BB" w:rsidP="0039353E">
      <w:pPr>
        <w:numPr>
          <w:ilvl w:val="0"/>
          <w:numId w:val="8"/>
        </w:numPr>
        <w:spacing w:line="259" w:lineRule="auto"/>
      </w:pPr>
      <w:r w:rsidRPr="00A75737">
        <w:t>løsningen er i aktiv bruk hos andre kunder</w:t>
      </w:r>
    </w:p>
    <w:p w14:paraId="4CDC0605" w14:textId="77777777" w:rsidR="00D942BB" w:rsidRPr="00A75737" w:rsidRDefault="00D942BB" w:rsidP="0039353E">
      <w:pPr>
        <w:numPr>
          <w:ilvl w:val="0"/>
          <w:numId w:val="8"/>
        </w:numPr>
        <w:spacing w:line="259" w:lineRule="auto"/>
      </w:pPr>
      <w:r w:rsidRPr="00A75737">
        <w:t>funksjonaliteten leveres gjennom én samlet plattform</w:t>
      </w:r>
    </w:p>
    <w:p w14:paraId="2FDFB96C" w14:textId="77777777" w:rsidR="00D942BB" w:rsidRPr="00A75737" w:rsidRDefault="00D942BB" w:rsidP="0039353E">
      <w:pPr>
        <w:numPr>
          <w:ilvl w:val="0"/>
          <w:numId w:val="8"/>
        </w:numPr>
        <w:spacing w:line="259" w:lineRule="auto"/>
      </w:pPr>
      <w:r w:rsidRPr="00A75737">
        <w:t>behovene kan dekkes uten omfattende spesialutvikling</w:t>
      </w:r>
    </w:p>
    <w:p w14:paraId="34D92247" w14:textId="77777777" w:rsidR="00D942BB" w:rsidRPr="00A75737" w:rsidRDefault="00D942BB" w:rsidP="0039353E">
      <w:pPr>
        <w:numPr>
          <w:ilvl w:val="0"/>
          <w:numId w:val="8"/>
        </w:numPr>
        <w:spacing w:line="259" w:lineRule="auto"/>
      </w:pPr>
      <w:r w:rsidRPr="00A75737">
        <w:t>løsningen har høy tilgjengelighet og robusthet</w:t>
      </w:r>
    </w:p>
    <w:p w14:paraId="0904C08F" w14:textId="77777777" w:rsidR="00D942BB" w:rsidRDefault="00D942BB" w:rsidP="0039353E">
      <w:pPr>
        <w:numPr>
          <w:ilvl w:val="0"/>
          <w:numId w:val="8"/>
        </w:numPr>
        <w:spacing w:line="259" w:lineRule="auto"/>
      </w:pPr>
      <w:r w:rsidRPr="00A75737">
        <w:t>løsningen er tilgjengelig på PC, nettbrett og mobiltelefon</w:t>
      </w:r>
    </w:p>
    <w:p w14:paraId="5021D84B" w14:textId="77777777" w:rsidR="0039353E" w:rsidRPr="00A75737" w:rsidRDefault="0039353E" w:rsidP="006A6E13">
      <w:pPr>
        <w:spacing w:line="259" w:lineRule="auto"/>
        <w:ind w:left="720"/>
      </w:pPr>
    </w:p>
    <w:p w14:paraId="2804D0D0" w14:textId="77777777" w:rsidR="00D942BB" w:rsidRPr="00A75737" w:rsidRDefault="00D942BB" w:rsidP="0039353E">
      <w:pPr>
        <w:pStyle w:val="Overskrift2"/>
      </w:pPr>
      <w:r w:rsidRPr="00A75737">
        <w:t>7. Behovsområder</w:t>
      </w:r>
    </w:p>
    <w:p w14:paraId="5BCB7196" w14:textId="77777777" w:rsidR="00D942BB" w:rsidRPr="00A75737" w:rsidRDefault="00D942BB" w:rsidP="0039353E">
      <w:pPr>
        <w:pStyle w:val="Overskrift3"/>
      </w:pPr>
      <w:r w:rsidRPr="00A75737">
        <w:t>7.1 Nyheter og informasjonsdeling</w:t>
      </w:r>
    </w:p>
    <w:p w14:paraId="26D15FE9" w14:textId="77777777" w:rsidR="00D942BB" w:rsidRPr="00A75737" w:rsidRDefault="00D942BB" w:rsidP="00D942BB">
      <w:r w:rsidRPr="00A75737">
        <w:t>Kommunen ønsker en løsning som støtter:</w:t>
      </w:r>
    </w:p>
    <w:p w14:paraId="49592E02" w14:textId="77777777" w:rsidR="00D942BB" w:rsidRPr="00A75737" w:rsidRDefault="00D942BB" w:rsidP="0039353E">
      <w:pPr>
        <w:numPr>
          <w:ilvl w:val="0"/>
          <w:numId w:val="9"/>
        </w:numPr>
        <w:spacing w:line="259" w:lineRule="auto"/>
      </w:pPr>
      <w:r w:rsidRPr="00A75737">
        <w:t>publisering av nyheter og informasjon</w:t>
      </w:r>
    </w:p>
    <w:p w14:paraId="7D46DDB0" w14:textId="77777777" w:rsidR="00D942BB" w:rsidRPr="00A75737" w:rsidRDefault="00D942BB" w:rsidP="0039353E">
      <w:pPr>
        <w:numPr>
          <w:ilvl w:val="0"/>
          <w:numId w:val="9"/>
        </w:numPr>
        <w:spacing w:line="259" w:lineRule="auto"/>
      </w:pPr>
      <w:r w:rsidRPr="00A75737">
        <w:t>planlagt publisering</w:t>
      </w:r>
    </w:p>
    <w:p w14:paraId="22B39669" w14:textId="77777777" w:rsidR="00D942BB" w:rsidRPr="00A75737" w:rsidRDefault="00D942BB" w:rsidP="0039353E">
      <w:pPr>
        <w:numPr>
          <w:ilvl w:val="0"/>
          <w:numId w:val="9"/>
        </w:numPr>
        <w:spacing w:line="259" w:lineRule="auto"/>
      </w:pPr>
      <w:r w:rsidRPr="00A75737">
        <w:t>pushvarsling</w:t>
      </w:r>
    </w:p>
    <w:p w14:paraId="5E9DFC28" w14:textId="77777777" w:rsidR="00D942BB" w:rsidRPr="00A75737" w:rsidRDefault="00D942BB" w:rsidP="0039353E">
      <w:pPr>
        <w:numPr>
          <w:ilvl w:val="0"/>
          <w:numId w:val="9"/>
        </w:numPr>
        <w:spacing w:line="259" w:lineRule="auto"/>
      </w:pPr>
      <w:r w:rsidRPr="00A75737">
        <w:t>målrettet kommunikasjon til definerte grupper</w:t>
      </w:r>
    </w:p>
    <w:p w14:paraId="6DDF6558" w14:textId="77777777" w:rsidR="00D942BB" w:rsidRPr="00A75737" w:rsidRDefault="00D942BB" w:rsidP="0039353E">
      <w:pPr>
        <w:numPr>
          <w:ilvl w:val="0"/>
          <w:numId w:val="9"/>
        </w:numPr>
        <w:spacing w:line="259" w:lineRule="auto"/>
      </w:pPr>
      <w:r w:rsidRPr="00A75737">
        <w:t>lesebekreftelse</w:t>
      </w:r>
    </w:p>
    <w:p w14:paraId="2E3FC081" w14:textId="77777777" w:rsidR="00D942BB" w:rsidRPr="00A75737" w:rsidRDefault="00D942BB" w:rsidP="0039353E">
      <w:pPr>
        <w:numPr>
          <w:ilvl w:val="0"/>
          <w:numId w:val="9"/>
        </w:numPr>
        <w:spacing w:line="259" w:lineRule="auto"/>
      </w:pPr>
      <w:r w:rsidRPr="00A75737">
        <w:t>oversikt over hvem som har lest informasjon</w:t>
      </w:r>
    </w:p>
    <w:p w14:paraId="5EC8DF1E" w14:textId="77777777" w:rsidR="00D942BB" w:rsidRPr="00A75737" w:rsidRDefault="00D942BB" w:rsidP="0039353E">
      <w:pPr>
        <w:numPr>
          <w:ilvl w:val="0"/>
          <w:numId w:val="9"/>
        </w:numPr>
        <w:spacing w:line="259" w:lineRule="auto"/>
      </w:pPr>
      <w:r w:rsidRPr="00A75737">
        <w:t>rollebasert publisering og administrasjon</w:t>
      </w:r>
    </w:p>
    <w:p w14:paraId="1CE8D2F2" w14:textId="33D3C705" w:rsidR="00D942BB" w:rsidRPr="00A75737" w:rsidRDefault="00D942BB" w:rsidP="00D942BB">
      <w:pPr>
        <w:numPr>
          <w:ilvl w:val="0"/>
          <w:numId w:val="9"/>
        </w:numPr>
        <w:spacing w:line="259" w:lineRule="auto"/>
      </w:pPr>
      <w:r w:rsidRPr="00A75737">
        <w:t>integrasjon mot informasjonsskjermer</w:t>
      </w:r>
    </w:p>
    <w:p w14:paraId="2E2BFA7D" w14:textId="77777777" w:rsidR="00D942BB" w:rsidRDefault="00D942BB" w:rsidP="00D942BB"/>
    <w:p w14:paraId="04675783" w14:textId="77777777" w:rsidR="00D942BB" w:rsidRPr="00A75737" w:rsidRDefault="00D942BB" w:rsidP="0039353E">
      <w:pPr>
        <w:pStyle w:val="Overskrift3"/>
      </w:pPr>
      <w:r w:rsidRPr="00A75737">
        <w:t>7.2 Informasjonsskjermer</w:t>
      </w:r>
    </w:p>
    <w:p w14:paraId="0B9501C1" w14:textId="77777777" w:rsidR="00D942BB" w:rsidRPr="00A75737" w:rsidRDefault="00D942BB" w:rsidP="00D942BB">
      <w:r w:rsidRPr="00A75737">
        <w:t>Kommunen ønsker støtte for:</w:t>
      </w:r>
    </w:p>
    <w:p w14:paraId="6E70EF53" w14:textId="77777777" w:rsidR="00D942BB" w:rsidRPr="00A75737" w:rsidRDefault="00D942BB" w:rsidP="0039353E">
      <w:pPr>
        <w:numPr>
          <w:ilvl w:val="0"/>
          <w:numId w:val="10"/>
        </w:numPr>
        <w:spacing w:line="259" w:lineRule="auto"/>
      </w:pPr>
      <w:r w:rsidRPr="00A75737">
        <w:t>publisering av intern informasjon</w:t>
      </w:r>
    </w:p>
    <w:p w14:paraId="7D9A356A" w14:textId="77777777" w:rsidR="00D942BB" w:rsidRPr="00A75737" w:rsidRDefault="00D942BB" w:rsidP="0039353E">
      <w:pPr>
        <w:numPr>
          <w:ilvl w:val="0"/>
          <w:numId w:val="10"/>
        </w:numPr>
        <w:spacing w:line="259" w:lineRule="auto"/>
      </w:pPr>
      <w:r w:rsidRPr="00A75737">
        <w:t>publisering av informasjon til publikum</w:t>
      </w:r>
    </w:p>
    <w:p w14:paraId="200023DD" w14:textId="77777777" w:rsidR="00D942BB" w:rsidRPr="00A75737" w:rsidRDefault="00D942BB" w:rsidP="0039353E">
      <w:pPr>
        <w:numPr>
          <w:ilvl w:val="0"/>
          <w:numId w:val="10"/>
        </w:numPr>
        <w:spacing w:line="259" w:lineRule="auto"/>
      </w:pPr>
      <w:r w:rsidRPr="00A75737">
        <w:t>sentral administrasjon av innhold</w:t>
      </w:r>
    </w:p>
    <w:p w14:paraId="406C8E9B" w14:textId="77777777" w:rsidR="00D942BB" w:rsidRPr="00A75737" w:rsidRDefault="00D942BB" w:rsidP="0039353E">
      <w:pPr>
        <w:numPr>
          <w:ilvl w:val="0"/>
          <w:numId w:val="10"/>
        </w:numPr>
        <w:spacing w:line="259" w:lineRule="auto"/>
      </w:pPr>
      <w:r w:rsidRPr="00A75737">
        <w:t>automatisk oppdatering av innhold</w:t>
      </w:r>
    </w:p>
    <w:p w14:paraId="7393B3D8" w14:textId="77777777" w:rsidR="00D942BB" w:rsidRDefault="00D942BB" w:rsidP="00D942BB"/>
    <w:p w14:paraId="0C2325E9" w14:textId="77777777" w:rsidR="00D942BB" w:rsidRPr="00A75737" w:rsidRDefault="00D942BB" w:rsidP="0039353E">
      <w:pPr>
        <w:pStyle w:val="Overskrift3"/>
      </w:pPr>
      <w:r w:rsidRPr="00A75737">
        <w:lastRenderedPageBreak/>
        <w:t>7.3 Kommunikasjon og SMS</w:t>
      </w:r>
    </w:p>
    <w:p w14:paraId="3B7209BA" w14:textId="77777777" w:rsidR="00D942BB" w:rsidRPr="00A75737" w:rsidRDefault="00D942BB" w:rsidP="00D942BB">
      <w:r w:rsidRPr="00A75737">
        <w:t>Kommunen ønsker støtte for:</w:t>
      </w:r>
    </w:p>
    <w:p w14:paraId="20EBF33F" w14:textId="77777777" w:rsidR="00D942BB" w:rsidRPr="00A75737" w:rsidRDefault="00D942BB" w:rsidP="0039353E">
      <w:pPr>
        <w:numPr>
          <w:ilvl w:val="0"/>
          <w:numId w:val="11"/>
        </w:numPr>
        <w:spacing w:line="259" w:lineRule="auto"/>
      </w:pPr>
      <w:r w:rsidRPr="00A75737">
        <w:t>toveis SMS-kommunikasjon</w:t>
      </w:r>
    </w:p>
    <w:p w14:paraId="16DF8717" w14:textId="77777777" w:rsidR="00D942BB" w:rsidRPr="00A75737" w:rsidRDefault="00D942BB" w:rsidP="0039353E">
      <w:pPr>
        <w:numPr>
          <w:ilvl w:val="0"/>
          <w:numId w:val="11"/>
        </w:numPr>
        <w:spacing w:line="259" w:lineRule="auto"/>
      </w:pPr>
      <w:r w:rsidRPr="00A75737">
        <w:t>kommunikasjon med enkeltpersoner</w:t>
      </w:r>
    </w:p>
    <w:p w14:paraId="184E309C" w14:textId="77777777" w:rsidR="00D942BB" w:rsidRPr="00A75737" w:rsidRDefault="00D942BB" w:rsidP="0039353E">
      <w:pPr>
        <w:numPr>
          <w:ilvl w:val="0"/>
          <w:numId w:val="11"/>
        </w:numPr>
        <w:spacing w:line="259" w:lineRule="auto"/>
      </w:pPr>
      <w:r w:rsidRPr="00A75737">
        <w:t>kommunikasjon med grupper</w:t>
      </w:r>
    </w:p>
    <w:p w14:paraId="0AAB8D71" w14:textId="77777777" w:rsidR="00D942BB" w:rsidRPr="00A75737" w:rsidRDefault="00D942BB" w:rsidP="0039353E">
      <w:pPr>
        <w:numPr>
          <w:ilvl w:val="0"/>
          <w:numId w:val="11"/>
        </w:numPr>
        <w:spacing w:line="259" w:lineRule="auto"/>
      </w:pPr>
      <w:r w:rsidRPr="00A75737">
        <w:t>kommunikasjon med personer utenfor egen organisasjon</w:t>
      </w:r>
    </w:p>
    <w:p w14:paraId="725DE770" w14:textId="77777777" w:rsidR="00D942BB" w:rsidRPr="00A75737" w:rsidRDefault="00D942BB" w:rsidP="0039353E">
      <w:pPr>
        <w:numPr>
          <w:ilvl w:val="0"/>
          <w:numId w:val="11"/>
        </w:numPr>
        <w:spacing w:line="259" w:lineRule="auto"/>
      </w:pPr>
      <w:r w:rsidRPr="00A75737">
        <w:t>søkbar meldingshistorikk</w:t>
      </w:r>
    </w:p>
    <w:p w14:paraId="1784A728" w14:textId="77777777" w:rsidR="00D942BB" w:rsidRPr="00A75737" w:rsidRDefault="00D942BB" w:rsidP="0039353E">
      <w:pPr>
        <w:numPr>
          <w:ilvl w:val="0"/>
          <w:numId w:val="11"/>
        </w:numPr>
        <w:spacing w:line="259" w:lineRule="auto"/>
      </w:pPr>
      <w:r w:rsidRPr="00A75737">
        <w:t>meldingsmaler</w:t>
      </w:r>
    </w:p>
    <w:p w14:paraId="570D598F" w14:textId="77777777" w:rsidR="00D942BB" w:rsidRPr="00A75737" w:rsidRDefault="00D942BB" w:rsidP="0039353E">
      <w:pPr>
        <w:numPr>
          <w:ilvl w:val="0"/>
          <w:numId w:val="11"/>
        </w:numPr>
        <w:spacing w:line="259" w:lineRule="auto"/>
      </w:pPr>
      <w:r w:rsidRPr="00A75737">
        <w:t>rapportering og statistikk</w:t>
      </w:r>
    </w:p>
    <w:p w14:paraId="6D024BCF" w14:textId="77777777" w:rsidR="00D942BB" w:rsidRDefault="00D942BB" w:rsidP="00D942BB"/>
    <w:p w14:paraId="1BBEFED0" w14:textId="77777777" w:rsidR="00D942BB" w:rsidRPr="00A75737" w:rsidRDefault="00D942BB" w:rsidP="0039353E">
      <w:pPr>
        <w:pStyle w:val="Overskrift3"/>
      </w:pPr>
      <w:r w:rsidRPr="00A75737">
        <w:t>7.4 Vaktrapport</w:t>
      </w:r>
    </w:p>
    <w:p w14:paraId="0942299D" w14:textId="77777777" w:rsidR="00D942BB" w:rsidRPr="00A75737" w:rsidRDefault="00D942BB" w:rsidP="00D942BB">
      <w:r w:rsidRPr="00A75737">
        <w:t>Kommunen ønsker elektronisk vaktrapport som støtter:</w:t>
      </w:r>
    </w:p>
    <w:p w14:paraId="4A431A6A" w14:textId="77777777" w:rsidR="00D942BB" w:rsidRPr="00A75737" w:rsidRDefault="00D942BB" w:rsidP="0039353E">
      <w:pPr>
        <w:numPr>
          <w:ilvl w:val="0"/>
          <w:numId w:val="12"/>
        </w:numPr>
        <w:spacing w:line="259" w:lineRule="auto"/>
      </w:pPr>
      <w:r w:rsidRPr="00A75737">
        <w:t>registrering av hendelser</w:t>
      </w:r>
    </w:p>
    <w:p w14:paraId="0B593F0F" w14:textId="77777777" w:rsidR="00D942BB" w:rsidRPr="00A75737" w:rsidRDefault="00D942BB" w:rsidP="0039353E">
      <w:pPr>
        <w:numPr>
          <w:ilvl w:val="0"/>
          <w:numId w:val="12"/>
        </w:numPr>
        <w:spacing w:line="259" w:lineRule="auto"/>
      </w:pPr>
      <w:r w:rsidRPr="00A75737">
        <w:t>overføring av relevant informasjon mellom vakter</w:t>
      </w:r>
    </w:p>
    <w:p w14:paraId="79D4E129" w14:textId="77777777" w:rsidR="00D942BB" w:rsidRPr="00A75737" w:rsidRDefault="00D942BB" w:rsidP="0039353E">
      <w:pPr>
        <w:numPr>
          <w:ilvl w:val="0"/>
          <w:numId w:val="12"/>
        </w:numPr>
        <w:spacing w:line="259" w:lineRule="auto"/>
      </w:pPr>
      <w:r w:rsidRPr="00A75737">
        <w:t>varsling til relevante mottakere</w:t>
      </w:r>
    </w:p>
    <w:p w14:paraId="76CEE35E" w14:textId="77777777" w:rsidR="00D942BB" w:rsidRPr="00A75737" w:rsidRDefault="00D942BB" w:rsidP="0039353E">
      <w:pPr>
        <w:numPr>
          <w:ilvl w:val="0"/>
          <w:numId w:val="12"/>
        </w:numPr>
        <w:spacing w:line="259" w:lineRule="auto"/>
      </w:pPr>
      <w:r w:rsidRPr="00A75737">
        <w:t>historikk</w:t>
      </w:r>
    </w:p>
    <w:p w14:paraId="79F5888D" w14:textId="77777777" w:rsidR="00D942BB" w:rsidRPr="00A75737" w:rsidRDefault="00D942BB" w:rsidP="0039353E">
      <w:pPr>
        <w:numPr>
          <w:ilvl w:val="0"/>
          <w:numId w:val="12"/>
        </w:numPr>
        <w:spacing w:line="259" w:lineRule="auto"/>
      </w:pPr>
      <w:r w:rsidRPr="00A75737">
        <w:t>søkbart arkiv</w:t>
      </w:r>
    </w:p>
    <w:p w14:paraId="5B848FB8" w14:textId="77777777" w:rsidR="00D942BB" w:rsidRPr="00A75737" w:rsidRDefault="00D942BB" w:rsidP="0039353E">
      <w:pPr>
        <w:numPr>
          <w:ilvl w:val="0"/>
          <w:numId w:val="12"/>
        </w:numPr>
        <w:spacing w:line="259" w:lineRule="auto"/>
      </w:pPr>
      <w:r w:rsidRPr="00A75737">
        <w:t>kategorisering av informasjon</w:t>
      </w:r>
    </w:p>
    <w:p w14:paraId="078A617C" w14:textId="77777777" w:rsidR="00D942BB" w:rsidRDefault="00D942BB" w:rsidP="0039353E">
      <w:pPr>
        <w:numPr>
          <w:ilvl w:val="0"/>
          <w:numId w:val="12"/>
        </w:numPr>
        <w:spacing w:line="259" w:lineRule="auto"/>
      </w:pPr>
      <w:r w:rsidRPr="00A75737">
        <w:t>rollebasert tilgangsstyring</w:t>
      </w:r>
    </w:p>
    <w:p w14:paraId="623A967D" w14:textId="77777777" w:rsidR="0039353E" w:rsidRPr="00A75737" w:rsidRDefault="0039353E" w:rsidP="0039353E">
      <w:pPr>
        <w:spacing w:line="259" w:lineRule="auto"/>
        <w:ind w:left="720"/>
      </w:pPr>
    </w:p>
    <w:p w14:paraId="481296E5" w14:textId="77777777" w:rsidR="00D942BB" w:rsidRPr="00A75737" w:rsidRDefault="00D942BB" w:rsidP="0039353E">
      <w:pPr>
        <w:pStyle w:val="Overskrift3"/>
      </w:pPr>
      <w:r w:rsidRPr="00A75737">
        <w:t>7.5 Legevaktsentral</w:t>
      </w:r>
    </w:p>
    <w:p w14:paraId="0C33BA44" w14:textId="77777777" w:rsidR="00D942BB" w:rsidRPr="00A75737" w:rsidRDefault="00D942BB" w:rsidP="00D942BB">
      <w:r w:rsidRPr="00A75737">
        <w:t>Kommunen ønsker støtte for:</w:t>
      </w:r>
    </w:p>
    <w:p w14:paraId="377D8BD6" w14:textId="77777777" w:rsidR="00D942BB" w:rsidRPr="00A75737" w:rsidRDefault="00D942BB" w:rsidP="0039353E">
      <w:pPr>
        <w:numPr>
          <w:ilvl w:val="0"/>
          <w:numId w:val="13"/>
        </w:numPr>
        <w:spacing w:line="259" w:lineRule="auto"/>
      </w:pPr>
      <w:r w:rsidRPr="00A75737">
        <w:t>sanntidsstatistikk</w:t>
      </w:r>
    </w:p>
    <w:p w14:paraId="666A4F01" w14:textId="77777777" w:rsidR="00D942BB" w:rsidRPr="00A75737" w:rsidRDefault="00D942BB" w:rsidP="0039353E">
      <w:pPr>
        <w:numPr>
          <w:ilvl w:val="0"/>
          <w:numId w:val="13"/>
        </w:numPr>
        <w:spacing w:line="259" w:lineRule="auto"/>
      </w:pPr>
      <w:r w:rsidRPr="00A75737">
        <w:t>rapportering på responstider</w:t>
      </w:r>
    </w:p>
    <w:p w14:paraId="1765D765" w14:textId="77777777" w:rsidR="00D942BB" w:rsidRPr="00A75737" w:rsidRDefault="00D942BB" w:rsidP="0039353E">
      <w:pPr>
        <w:numPr>
          <w:ilvl w:val="0"/>
          <w:numId w:val="13"/>
        </w:numPr>
        <w:spacing w:line="259" w:lineRule="auto"/>
      </w:pPr>
      <w:r w:rsidRPr="00A75737">
        <w:t>oppfølging av nasjonale måltall</w:t>
      </w:r>
    </w:p>
    <w:p w14:paraId="39050519" w14:textId="77777777" w:rsidR="00D942BB" w:rsidRPr="00A75737" w:rsidRDefault="00D942BB" w:rsidP="0039353E">
      <w:pPr>
        <w:numPr>
          <w:ilvl w:val="0"/>
          <w:numId w:val="13"/>
        </w:numPr>
        <w:spacing w:line="259" w:lineRule="auto"/>
      </w:pPr>
      <w:r w:rsidRPr="00A75737">
        <w:t>grunnlag for bemanningsplanlegging</w:t>
      </w:r>
    </w:p>
    <w:p w14:paraId="10A16DE5" w14:textId="77777777" w:rsidR="00D942BB" w:rsidRPr="00A75737" w:rsidRDefault="00D942BB" w:rsidP="0039353E">
      <w:pPr>
        <w:numPr>
          <w:ilvl w:val="0"/>
          <w:numId w:val="13"/>
        </w:numPr>
        <w:spacing w:line="259" w:lineRule="auto"/>
      </w:pPr>
      <w:r w:rsidRPr="00A75737">
        <w:t>presentasjon på informasjonsskjermer</w:t>
      </w:r>
    </w:p>
    <w:p w14:paraId="3439780B" w14:textId="77777777" w:rsidR="00D942BB" w:rsidRDefault="00D942BB" w:rsidP="00D942BB"/>
    <w:p w14:paraId="7A34F125" w14:textId="77777777" w:rsidR="00D942BB" w:rsidRPr="00A75737" w:rsidRDefault="00D942BB" w:rsidP="0039353E">
      <w:pPr>
        <w:pStyle w:val="Overskrift3"/>
      </w:pPr>
      <w:r w:rsidRPr="00A75737">
        <w:t>7.6 Hendelsesrapportering og beredskap</w:t>
      </w:r>
    </w:p>
    <w:p w14:paraId="5C14072F" w14:textId="77777777" w:rsidR="00D942BB" w:rsidRPr="00A75737" w:rsidRDefault="00D942BB" w:rsidP="00D942BB">
      <w:r w:rsidRPr="00A75737">
        <w:t>Kommunen ønsker støtte for:</w:t>
      </w:r>
    </w:p>
    <w:p w14:paraId="076481E6" w14:textId="77777777" w:rsidR="00D942BB" w:rsidRPr="00A75737" w:rsidRDefault="00D942BB" w:rsidP="0039353E">
      <w:pPr>
        <w:numPr>
          <w:ilvl w:val="0"/>
          <w:numId w:val="14"/>
        </w:numPr>
        <w:spacing w:line="259" w:lineRule="auto"/>
      </w:pPr>
      <w:r w:rsidRPr="00A75737">
        <w:t>registrering av mindre og større hendelser</w:t>
      </w:r>
    </w:p>
    <w:p w14:paraId="35D816A4" w14:textId="77777777" w:rsidR="00D942BB" w:rsidRPr="00A75737" w:rsidRDefault="00D942BB" w:rsidP="0039353E">
      <w:pPr>
        <w:numPr>
          <w:ilvl w:val="0"/>
          <w:numId w:val="14"/>
        </w:numPr>
        <w:spacing w:line="259" w:lineRule="auto"/>
      </w:pPr>
      <w:r w:rsidRPr="00A75737">
        <w:t>beredskapshåndtering</w:t>
      </w:r>
    </w:p>
    <w:p w14:paraId="3DE9735C" w14:textId="77777777" w:rsidR="00D942BB" w:rsidRPr="00A75737" w:rsidRDefault="00D942BB" w:rsidP="0039353E">
      <w:pPr>
        <w:numPr>
          <w:ilvl w:val="0"/>
          <w:numId w:val="14"/>
        </w:numPr>
        <w:spacing w:line="259" w:lineRule="auto"/>
      </w:pPr>
      <w:r w:rsidRPr="00A75737">
        <w:t>varsling</w:t>
      </w:r>
    </w:p>
    <w:p w14:paraId="3FFB6BD6" w14:textId="77777777" w:rsidR="00D942BB" w:rsidRPr="00A75737" w:rsidRDefault="00D942BB" w:rsidP="0039353E">
      <w:pPr>
        <w:numPr>
          <w:ilvl w:val="0"/>
          <w:numId w:val="14"/>
        </w:numPr>
        <w:spacing w:line="259" w:lineRule="auto"/>
      </w:pPr>
      <w:r w:rsidRPr="00A75737">
        <w:t>oppfølging av saker</w:t>
      </w:r>
    </w:p>
    <w:p w14:paraId="2B64BB4C" w14:textId="77777777" w:rsidR="00D942BB" w:rsidRPr="00A75737" w:rsidRDefault="00D942BB" w:rsidP="0039353E">
      <w:pPr>
        <w:numPr>
          <w:ilvl w:val="0"/>
          <w:numId w:val="14"/>
        </w:numPr>
        <w:spacing w:line="259" w:lineRule="auto"/>
      </w:pPr>
      <w:r w:rsidRPr="00A75737">
        <w:t>rapportering</w:t>
      </w:r>
    </w:p>
    <w:p w14:paraId="5272222F" w14:textId="77777777" w:rsidR="00D942BB" w:rsidRPr="00A75737" w:rsidRDefault="00D942BB" w:rsidP="0039353E">
      <w:pPr>
        <w:numPr>
          <w:ilvl w:val="0"/>
          <w:numId w:val="14"/>
        </w:numPr>
        <w:spacing w:line="259" w:lineRule="auto"/>
      </w:pPr>
      <w:r w:rsidRPr="00A75737">
        <w:t>historikk</w:t>
      </w:r>
    </w:p>
    <w:p w14:paraId="7F963B2A" w14:textId="77777777" w:rsidR="00D942BB" w:rsidRPr="00A75737" w:rsidRDefault="00D942BB" w:rsidP="0039353E">
      <w:pPr>
        <w:numPr>
          <w:ilvl w:val="0"/>
          <w:numId w:val="14"/>
        </w:numPr>
        <w:spacing w:line="259" w:lineRule="auto"/>
      </w:pPr>
      <w:r w:rsidRPr="00A75737">
        <w:t>analyse og statistikk</w:t>
      </w:r>
    </w:p>
    <w:p w14:paraId="4168AF25" w14:textId="77777777" w:rsidR="00D942BB" w:rsidRPr="00A75737" w:rsidRDefault="00D942BB" w:rsidP="00D942BB">
      <w:pPr>
        <w:numPr>
          <w:ilvl w:val="0"/>
          <w:numId w:val="14"/>
        </w:numPr>
        <w:spacing w:after="160" w:line="259" w:lineRule="auto"/>
      </w:pPr>
      <w:r w:rsidRPr="00A75737">
        <w:t>egendefinerte kategorier</w:t>
      </w:r>
    </w:p>
    <w:p w14:paraId="6D918B63" w14:textId="77777777" w:rsidR="00D942BB" w:rsidRPr="00A75737" w:rsidRDefault="00D942BB" w:rsidP="0039353E">
      <w:pPr>
        <w:pStyle w:val="Overskrift3"/>
      </w:pPr>
      <w:r w:rsidRPr="00A75737">
        <w:t>7.7 Kompetansestyring</w:t>
      </w:r>
    </w:p>
    <w:p w14:paraId="039D51A6" w14:textId="77777777" w:rsidR="00D942BB" w:rsidRPr="00A75737" w:rsidRDefault="00D942BB" w:rsidP="00D942BB">
      <w:r w:rsidRPr="00A75737">
        <w:t>Kommunen ønsker støtte for:</w:t>
      </w:r>
    </w:p>
    <w:p w14:paraId="45520A5F" w14:textId="77777777" w:rsidR="00D942BB" w:rsidRPr="00A75737" w:rsidRDefault="00D942BB" w:rsidP="0039353E">
      <w:pPr>
        <w:numPr>
          <w:ilvl w:val="0"/>
          <w:numId w:val="15"/>
        </w:numPr>
        <w:spacing w:line="259" w:lineRule="auto"/>
      </w:pPr>
      <w:r w:rsidRPr="00A75737">
        <w:t>kompetansekartlegging</w:t>
      </w:r>
    </w:p>
    <w:p w14:paraId="7764B9C5" w14:textId="77777777" w:rsidR="00D942BB" w:rsidRPr="00A75737" w:rsidRDefault="00D942BB" w:rsidP="0039353E">
      <w:pPr>
        <w:numPr>
          <w:ilvl w:val="0"/>
          <w:numId w:val="15"/>
        </w:numPr>
        <w:spacing w:line="259" w:lineRule="auto"/>
      </w:pPr>
      <w:r w:rsidRPr="00A75737">
        <w:t>rollebaserte kompetansekrav</w:t>
      </w:r>
    </w:p>
    <w:p w14:paraId="6E37C3E8" w14:textId="77777777" w:rsidR="00D942BB" w:rsidRPr="00A75737" w:rsidRDefault="00D942BB" w:rsidP="0039353E">
      <w:pPr>
        <w:numPr>
          <w:ilvl w:val="0"/>
          <w:numId w:val="15"/>
        </w:numPr>
        <w:spacing w:line="259" w:lineRule="auto"/>
      </w:pPr>
      <w:r w:rsidRPr="00A75737">
        <w:lastRenderedPageBreak/>
        <w:t>kompetanseoversikt for ledere</w:t>
      </w:r>
    </w:p>
    <w:p w14:paraId="6C639988" w14:textId="77777777" w:rsidR="00D942BB" w:rsidRPr="00A75737" w:rsidRDefault="00D942BB" w:rsidP="0039353E">
      <w:pPr>
        <w:numPr>
          <w:ilvl w:val="0"/>
          <w:numId w:val="15"/>
        </w:numPr>
        <w:spacing w:line="259" w:lineRule="auto"/>
      </w:pPr>
      <w:r w:rsidRPr="00A75737">
        <w:t>kompetanseoversikt for medarbeidere</w:t>
      </w:r>
    </w:p>
    <w:p w14:paraId="4405F928" w14:textId="77777777" w:rsidR="00D942BB" w:rsidRPr="00A75737" w:rsidRDefault="00D942BB" w:rsidP="0039353E">
      <w:pPr>
        <w:numPr>
          <w:ilvl w:val="0"/>
          <w:numId w:val="15"/>
        </w:numPr>
        <w:spacing w:line="259" w:lineRule="auto"/>
      </w:pPr>
      <w:r w:rsidRPr="00A75737">
        <w:t>varsling ved utløpende kompetanse</w:t>
      </w:r>
    </w:p>
    <w:p w14:paraId="34344C06" w14:textId="77777777" w:rsidR="00D942BB" w:rsidRPr="00A75737" w:rsidRDefault="00D942BB" w:rsidP="0039353E">
      <w:pPr>
        <w:numPr>
          <w:ilvl w:val="0"/>
          <w:numId w:val="15"/>
        </w:numPr>
        <w:spacing w:line="259" w:lineRule="auto"/>
      </w:pPr>
      <w:r w:rsidRPr="00A75737">
        <w:t>rapportering</w:t>
      </w:r>
    </w:p>
    <w:p w14:paraId="55554983" w14:textId="77777777" w:rsidR="00D942BB" w:rsidRPr="00A75737" w:rsidRDefault="00D942BB" w:rsidP="0039353E">
      <w:pPr>
        <w:numPr>
          <w:ilvl w:val="0"/>
          <w:numId w:val="15"/>
        </w:numPr>
        <w:spacing w:line="259" w:lineRule="auto"/>
      </w:pPr>
      <w:r w:rsidRPr="00A75737">
        <w:t>filtrering</w:t>
      </w:r>
    </w:p>
    <w:p w14:paraId="43F1FD6F" w14:textId="77777777" w:rsidR="00D942BB" w:rsidRDefault="00D942BB" w:rsidP="0039353E">
      <w:pPr>
        <w:numPr>
          <w:ilvl w:val="0"/>
          <w:numId w:val="15"/>
        </w:numPr>
        <w:spacing w:line="259" w:lineRule="auto"/>
      </w:pPr>
      <w:r w:rsidRPr="00A75737">
        <w:t>oppfølging av kurs og øvelser</w:t>
      </w:r>
    </w:p>
    <w:p w14:paraId="61B3B6F0" w14:textId="77777777" w:rsidR="0039353E" w:rsidRPr="00A75737" w:rsidRDefault="0039353E" w:rsidP="006A774F">
      <w:pPr>
        <w:spacing w:line="259" w:lineRule="auto"/>
        <w:ind w:left="720"/>
      </w:pPr>
    </w:p>
    <w:p w14:paraId="13093516" w14:textId="77777777" w:rsidR="00D942BB" w:rsidRPr="00A75737" w:rsidRDefault="00D942BB" w:rsidP="0039353E">
      <w:pPr>
        <w:pStyle w:val="Overskrift3"/>
      </w:pPr>
      <w:r w:rsidRPr="00A75737">
        <w:t>7.8 Kursadministrasjon</w:t>
      </w:r>
    </w:p>
    <w:p w14:paraId="63463CB8" w14:textId="77777777" w:rsidR="00D942BB" w:rsidRPr="00A75737" w:rsidRDefault="00D942BB" w:rsidP="00D942BB">
      <w:r w:rsidRPr="00A75737">
        <w:t>Kommunen ønsker støtte for:</w:t>
      </w:r>
    </w:p>
    <w:p w14:paraId="189453BC" w14:textId="77777777" w:rsidR="00D942BB" w:rsidRPr="00A75737" w:rsidRDefault="00D942BB" w:rsidP="0039353E">
      <w:pPr>
        <w:numPr>
          <w:ilvl w:val="0"/>
          <w:numId w:val="16"/>
        </w:numPr>
        <w:spacing w:line="259" w:lineRule="auto"/>
      </w:pPr>
      <w:r w:rsidRPr="00A75737">
        <w:t>planlegging av kurs</w:t>
      </w:r>
    </w:p>
    <w:p w14:paraId="0D5D1490" w14:textId="77777777" w:rsidR="00D942BB" w:rsidRPr="00A75737" w:rsidRDefault="00D942BB" w:rsidP="0039353E">
      <w:pPr>
        <w:numPr>
          <w:ilvl w:val="0"/>
          <w:numId w:val="16"/>
        </w:numPr>
        <w:spacing w:line="259" w:lineRule="auto"/>
      </w:pPr>
      <w:r w:rsidRPr="00A75737">
        <w:t>utsendelse av informasjon til deltakere</w:t>
      </w:r>
    </w:p>
    <w:p w14:paraId="46EA93CE" w14:textId="77777777" w:rsidR="00D942BB" w:rsidRPr="00A75737" w:rsidRDefault="00D942BB" w:rsidP="0039353E">
      <w:pPr>
        <w:numPr>
          <w:ilvl w:val="0"/>
          <w:numId w:val="16"/>
        </w:numPr>
        <w:spacing w:line="259" w:lineRule="auto"/>
      </w:pPr>
      <w:r w:rsidRPr="00A75737">
        <w:t>registrering av gjennomførte kurs</w:t>
      </w:r>
    </w:p>
    <w:p w14:paraId="30352838" w14:textId="77777777" w:rsidR="00D942BB" w:rsidRPr="00A75737" w:rsidRDefault="00D942BB" w:rsidP="0039353E">
      <w:pPr>
        <w:numPr>
          <w:ilvl w:val="0"/>
          <w:numId w:val="16"/>
        </w:numPr>
        <w:spacing w:line="259" w:lineRule="auto"/>
      </w:pPr>
      <w:r w:rsidRPr="00A75737">
        <w:t>historikk</w:t>
      </w:r>
    </w:p>
    <w:p w14:paraId="0254B2C8" w14:textId="77777777" w:rsidR="00D942BB" w:rsidRPr="00A75737" w:rsidRDefault="00D942BB" w:rsidP="0039353E">
      <w:pPr>
        <w:numPr>
          <w:ilvl w:val="0"/>
          <w:numId w:val="16"/>
        </w:numPr>
        <w:spacing w:line="259" w:lineRule="auto"/>
      </w:pPr>
      <w:r w:rsidRPr="00A75737">
        <w:t>rapportering</w:t>
      </w:r>
    </w:p>
    <w:p w14:paraId="065B4C3F" w14:textId="77777777" w:rsidR="00D942BB" w:rsidRDefault="00D942BB" w:rsidP="0039353E">
      <w:pPr>
        <w:numPr>
          <w:ilvl w:val="0"/>
          <w:numId w:val="16"/>
        </w:numPr>
        <w:spacing w:line="259" w:lineRule="auto"/>
      </w:pPr>
      <w:r w:rsidRPr="00A75737">
        <w:t>integrasjon mot kompetanseoversikt</w:t>
      </w:r>
    </w:p>
    <w:p w14:paraId="23C9C2C7" w14:textId="77777777" w:rsidR="006A774F" w:rsidRPr="00A75737" w:rsidRDefault="006A774F" w:rsidP="006A774F">
      <w:pPr>
        <w:spacing w:line="259" w:lineRule="auto"/>
        <w:ind w:left="720"/>
      </w:pPr>
    </w:p>
    <w:p w14:paraId="1C52C2E0" w14:textId="77777777" w:rsidR="00D942BB" w:rsidRPr="00A75737" w:rsidRDefault="00D942BB" w:rsidP="0039353E">
      <w:pPr>
        <w:pStyle w:val="Overskrift3"/>
      </w:pPr>
      <w:r w:rsidRPr="00A75737">
        <w:t>7.9 Personelloversikt</w:t>
      </w:r>
    </w:p>
    <w:p w14:paraId="2E0AD0FC" w14:textId="77777777" w:rsidR="00D942BB" w:rsidRPr="00A75737" w:rsidRDefault="00D942BB" w:rsidP="00D942BB">
      <w:r w:rsidRPr="00A75737">
        <w:t>Kommunen ønsker støtte for:</w:t>
      </w:r>
    </w:p>
    <w:p w14:paraId="70002391" w14:textId="77777777" w:rsidR="00D942BB" w:rsidRPr="00A75737" w:rsidRDefault="00D942BB" w:rsidP="0039353E">
      <w:pPr>
        <w:numPr>
          <w:ilvl w:val="0"/>
          <w:numId w:val="17"/>
        </w:numPr>
        <w:spacing w:line="259" w:lineRule="auto"/>
      </w:pPr>
      <w:r w:rsidRPr="00A75737">
        <w:t>samlet personelloversikt</w:t>
      </w:r>
    </w:p>
    <w:p w14:paraId="50617194" w14:textId="77777777" w:rsidR="00D942BB" w:rsidRPr="00A75737" w:rsidRDefault="00D942BB" w:rsidP="0039353E">
      <w:pPr>
        <w:numPr>
          <w:ilvl w:val="0"/>
          <w:numId w:val="17"/>
        </w:numPr>
        <w:spacing w:line="259" w:lineRule="auto"/>
      </w:pPr>
      <w:r w:rsidRPr="00A75737">
        <w:t>brukerprofiler</w:t>
      </w:r>
    </w:p>
    <w:p w14:paraId="454F1701" w14:textId="77777777" w:rsidR="00D942BB" w:rsidRPr="00A75737" w:rsidRDefault="00D942BB" w:rsidP="0039353E">
      <w:pPr>
        <w:numPr>
          <w:ilvl w:val="0"/>
          <w:numId w:val="17"/>
        </w:numPr>
        <w:spacing w:line="259" w:lineRule="auto"/>
      </w:pPr>
      <w:r w:rsidRPr="00A75737">
        <w:t>kompetanseoversikt</w:t>
      </w:r>
    </w:p>
    <w:p w14:paraId="06324BD9" w14:textId="77777777" w:rsidR="00D942BB" w:rsidRPr="00A75737" w:rsidRDefault="00D942BB" w:rsidP="0039353E">
      <w:pPr>
        <w:numPr>
          <w:ilvl w:val="0"/>
          <w:numId w:val="17"/>
        </w:numPr>
        <w:spacing w:line="259" w:lineRule="auto"/>
      </w:pPr>
      <w:r w:rsidRPr="00A75737">
        <w:t>pårørenderegistrering</w:t>
      </w:r>
    </w:p>
    <w:p w14:paraId="52946613" w14:textId="77777777" w:rsidR="00D942BB" w:rsidRPr="00A75737" w:rsidRDefault="00D942BB" w:rsidP="0039353E">
      <w:pPr>
        <w:numPr>
          <w:ilvl w:val="0"/>
          <w:numId w:val="17"/>
        </w:numPr>
        <w:spacing w:line="259" w:lineRule="auto"/>
      </w:pPr>
      <w:r w:rsidRPr="00A75737">
        <w:t>kontinuitetsplanlegging</w:t>
      </w:r>
    </w:p>
    <w:p w14:paraId="221CC11E" w14:textId="77777777" w:rsidR="00D942BB" w:rsidRDefault="00D942BB" w:rsidP="0039353E">
      <w:pPr>
        <w:numPr>
          <w:ilvl w:val="0"/>
          <w:numId w:val="17"/>
        </w:numPr>
        <w:spacing w:line="259" w:lineRule="auto"/>
      </w:pPr>
      <w:r w:rsidRPr="00A75737">
        <w:t>administrasjon av ulike brukergrupper</w:t>
      </w:r>
    </w:p>
    <w:p w14:paraId="154E769F" w14:textId="77777777" w:rsidR="006A774F" w:rsidRPr="00A75737" w:rsidRDefault="006A774F" w:rsidP="006A774F">
      <w:pPr>
        <w:spacing w:line="259" w:lineRule="auto"/>
        <w:ind w:left="720"/>
      </w:pPr>
    </w:p>
    <w:p w14:paraId="5BE558B1" w14:textId="77777777" w:rsidR="00D942BB" w:rsidRPr="00A75737" w:rsidRDefault="00D942BB" w:rsidP="0039353E">
      <w:pPr>
        <w:pStyle w:val="Overskrift3"/>
      </w:pPr>
      <w:r w:rsidRPr="00A75737">
        <w:t>7.10 Sjekklister og internkontroll</w:t>
      </w:r>
    </w:p>
    <w:p w14:paraId="088876A4" w14:textId="77777777" w:rsidR="00D942BB" w:rsidRPr="00A75737" w:rsidRDefault="00D942BB" w:rsidP="00D942BB">
      <w:r w:rsidRPr="00A75737">
        <w:t>Kommunen ønsker støtte for:</w:t>
      </w:r>
    </w:p>
    <w:p w14:paraId="763C2593" w14:textId="77777777" w:rsidR="00D942BB" w:rsidRPr="00A75737" w:rsidRDefault="00D942BB" w:rsidP="0039353E">
      <w:pPr>
        <w:numPr>
          <w:ilvl w:val="0"/>
          <w:numId w:val="18"/>
        </w:numPr>
        <w:spacing w:line="259" w:lineRule="auto"/>
      </w:pPr>
      <w:r w:rsidRPr="00A75737">
        <w:t>digitale sjekklister</w:t>
      </w:r>
    </w:p>
    <w:p w14:paraId="7C7A7AD9" w14:textId="77777777" w:rsidR="00D942BB" w:rsidRPr="00A75737" w:rsidRDefault="00D942BB" w:rsidP="0039353E">
      <w:pPr>
        <w:numPr>
          <w:ilvl w:val="0"/>
          <w:numId w:val="18"/>
        </w:numPr>
        <w:spacing w:line="259" w:lineRule="auto"/>
      </w:pPr>
      <w:r w:rsidRPr="00A75737">
        <w:t>kontroll av utstyr og enheter</w:t>
      </w:r>
    </w:p>
    <w:p w14:paraId="01C7E02E" w14:textId="77777777" w:rsidR="00D942BB" w:rsidRPr="00A75737" w:rsidRDefault="00D942BB" w:rsidP="0039353E">
      <w:pPr>
        <w:numPr>
          <w:ilvl w:val="0"/>
          <w:numId w:val="18"/>
        </w:numPr>
        <w:spacing w:line="259" w:lineRule="auto"/>
      </w:pPr>
      <w:r w:rsidRPr="00A75737">
        <w:t>dokumentasjon av feil og mangler</w:t>
      </w:r>
    </w:p>
    <w:p w14:paraId="6BEFF63C" w14:textId="77777777" w:rsidR="00D942BB" w:rsidRPr="00A75737" w:rsidRDefault="00D942BB" w:rsidP="0039353E">
      <w:pPr>
        <w:numPr>
          <w:ilvl w:val="0"/>
          <w:numId w:val="18"/>
        </w:numPr>
        <w:spacing w:line="259" w:lineRule="auto"/>
      </w:pPr>
      <w:r w:rsidRPr="00A75737">
        <w:t>historikk</w:t>
      </w:r>
    </w:p>
    <w:p w14:paraId="6FC65E79" w14:textId="77777777" w:rsidR="00D942BB" w:rsidRPr="00A75737" w:rsidRDefault="00D942BB" w:rsidP="0039353E">
      <w:pPr>
        <w:numPr>
          <w:ilvl w:val="0"/>
          <w:numId w:val="18"/>
        </w:numPr>
        <w:spacing w:line="259" w:lineRule="auto"/>
      </w:pPr>
      <w:r w:rsidRPr="00A75737">
        <w:t>rapportering</w:t>
      </w:r>
    </w:p>
    <w:p w14:paraId="2823307C" w14:textId="77777777" w:rsidR="00D942BB" w:rsidRPr="00A75737" w:rsidRDefault="00D942BB" w:rsidP="0039353E">
      <w:pPr>
        <w:numPr>
          <w:ilvl w:val="0"/>
          <w:numId w:val="18"/>
        </w:numPr>
        <w:spacing w:line="259" w:lineRule="auto"/>
      </w:pPr>
      <w:r w:rsidRPr="00A75737">
        <w:t>opprettelse av avvik eller hendelser fra registrerte funn</w:t>
      </w:r>
    </w:p>
    <w:p w14:paraId="3E9BCDDA" w14:textId="77777777" w:rsidR="00D942BB" w:rsidRDefault="00D942BB" w:rsidP="00D942BB"/>
    <w:p w14:paraId="6E01B46D" w14:textId="77777777" w:rsidR="00D942BB" w:rsidRPr="00A75737" w:rsidRDefault="00D942BB" w:rsidP="0039353E">
      <w:pPr>
        <w:pStyle w:val="Overskrift3"/>
      </w:pPr>
      <w:r w:rsidRPr="00A75737">
        <w:t>7.11 Tiltakskort, prosedyrer og beredskapsplanverk</w:t>
      </w:r>
    </w:p>
    <w:p w14:paraId="5273B24E" w14:textId="77777777" w:rsidR="00D942BB" w:rsidRPr="00A75737" w:rsidRDefault="00D942BB" w:rsidP="00D942BB">
      <w:r w:rsidRPr="00A75737">
        <w:t>Kommunen ønsker støtte for:</w:t>
      </w:r>
    </w:p>
    <w:p w14:paraId="3B8C4C27" w14:textId="77777777" w:rsidR="00D942BB" w:rsidRPr="00A75737" w:rsidRDefault="00D942BB" w:rsidP="0039353E">
      <w:pPr>
        <w:numPr>
          <w:ilvl w:val="0"/>
          <w:numId w:val="19"/>
        </w:numPr>
        <w:spacing w:line="259" w:lineRule="auto"/>
      </w:pPr>
      <w:r w:rsidRPr="00A75737">
        <w:t>prosedyrer</w:t>
      </w:r>
    </w:p>
    <w:p w14:paraId="10524AA3" w14:textId="77777777" w:rsidR="00D942BB" w:rsidRPr="00A75737" w:rsidRDefault="00D942BB" w:rsidP="0039353E">
      <w:pPr>
        <w:numPr>
          <w:ilvl w:val="0"/>
          <w:numId w:val="19"/>
        </w:numPr>
        <w:spacing w:line="259" w:lineRule="auto"/>
      </w:pPr>
      <w:r w:rsidRPr="00A75737">
        <w:t>rutiner</w:t>
      </w:r>
    </w:p>
    <w:p w14:paraId="40061A38" w14:textId="77777777" w:rsidR="00D942BB" w:rsidRPr="00A75737" w:rsidRDefault="00D942BB" w:rsidP="0039353E">
      <w:pPr>
        <w:numPr>
          <w:ilvl w:val="0"/>
          <w:numId w:val="19"/>
        </w:numPr>
        <w:spacing w:line="259" w:lineRule="auto"/>
      </w:pPr>
      <w:r w:rsidRPr="00A75737">
        <w:t>arbeidsbeskrivelser</w:t>
      </w:r>
    </w:p>
    <w:p w14:paraId="4528A95D" w14:textId="77777777" w:rsidR="00D942BB" w:rsidRPr="00A75737" w:rsidRDefault="00D942BB" w:rsidP="0039353E">
      <w:pPr>
        <w:numPr>
          <w:ilvl w:val="0"/>
          <w:numId w:val="19"/>
        </w:numPr>
        <w:spacing w:line="259" w:lineRule="auto"/>
      </w:pPr>
      <w:r w:rsidRPr="00A75737">
        <w:t>tiltakskort</w:t>
      </w:r>
    </w:p>
    <w:p w14:paraId="43F63884" w14:textId="77777777" w:rsidR="00D942BB" w:rsidRPr="00A75737" w:rsidRDefault="00D942BB" w:rsidP="0039353E">
      <w:pPr>
        <w:numPr>
          <w:ilvl w:val="0"/>
          <w:numId w:val="19"/>
        </w:numPr>
        <w:spacing w:line="259" w:lineRule="auto"/>
      </w:pPr>
      <w:r w:rsidRPr="00A75737">
        <w:t>beredskapsplaner</w:t>
      </w:r>
    </w:p>
    <w:p w14:paraId="57E2F0BA" w14:textId="77777777" w:rsidR="00D942BB" w:rsidRPr="00A75737" w:rsidRDefault="00D942BB" w:rsidP="0039353E">
      <w:pPr>
        <w:numPr>
          <w:ilvl w:val="0"/>
          <w:numId w:val="19"/>
        </w:numPr>
        <w:spacing w:line="259" w:lineRule="auto"/>
      </w:pPr>
      <w:r w:rsidRPr="00A75737">
        <w:t>versjonshåndtering</w:t>
      </w:r>
    </w:p>
    <w:p w14:paraId="3839E211" w14:textId="77777777" w:rsidR="00D942BB" w:rsidRPr="00A75737" w:rsidRDefault="00D942BB" w:rsidP="0039353E">
      <w:pPr>
        <w:numPr>
          <w:ilvl w:val="0"/>
          <w:numId w:val="19"/>
        </w:numPr>
        <w:spacing w:line="259" w:lineRule="auto"/>
      </w:pPr>
      <w:r w:rsidRPr="00A75737">
        <w:lastRenderedPageBreak/>
        <w:t>søkefunksjon</w:t>
      </w:r>
    </w:p>
    <w:p w14:paraId="1FA27F7E" w14:textId="77777777" w:rsidR="00D942BB" w:rsidRDefault="00D942BB" w:rsidP="0039353E">
      <w:pPr>
        <w:numPr>
          <w:ilvl w:val="0"/>
          <w:numId w:val="19"/>
        </w:numPr>
        <w:spacing w:line="259" w:lineRule="auto"/>
      </w:pPr>
      <w:r w:rsidRPr="00A75737">
        <w:t>deling med samarbeidspartnere</w:t>
      </w:r>
    </w:p>
    <w:p w14:paraId="5F03B549" w14:textId="77777777" w:rsidR="0039353E" w:rsidRPr="00A75737" w:rsidRDefault="0039353E" w:rsidP="0039353E">
      <w:pPr>
        <w:spacing w:line="259" w:lineRule="auto"/>
        <w:ind w:left="720"/>
      </w:pPr>
    </w:p>
    <w:p w14:paraId="2A187A0D" w14:textId="77777777" w:rsidR="00D942BB" w:rsidRPr="00A75737" w:rsidRDefault="00D942BB" w:rsidP="0039353E">
      <w:pPr>
        <w:pStyle w:val="Overskrift2"/>
      </w:pPr>
      <w:r w:rsidRPr="00A75737">
        <w:t>8. Offline-funksjonalitet</w:t>
      </w:r>
    </w:p>
    <w:p w14:paraId="080F20F7" w14:textId="77777777" w:rsidR="00D942BB" w:rsidRPr="00A75737" w:rsidRDefault="00D942BB" w:rsidP="00D942BB">
      <w:r w:rsidRPr="00A75737">
        <w:t>Offline-funksjonalitet vurderes som et kritisk beredskapsbehov.</w:t>
      </w:r>
    </w:p>
    <w:p w14:paraId="477047D9" w14:textId="77777777" w:rsidR="00D942BB" w:rsidRPr="00A75737" w:rsidRDefault="00D942BB" w:rsidP="00D942BB">
      <w:r w:rsidRPr="00A75737">
        <w:t>Kommunen ønsker at følgende typer informasjon skal kunne være tilgjengelig uten aktiv nettforbindelse:</w:t>
      </w:r>
    </w:p>
    <w:p w14:paraId="39811870" w14:textId="77777777" w:rsidR="00D942BB" w:rsidRPr="00A75737" w:rsidRDefault="00D942BB" w:rsidP="0039353E">
      <w:pPr>
        <w:numPr>
          <w:ilvl w:val="0"/>
          <w:numId w:val="20"/>
        </w:numPr>
        <w:spacing w:line="259" w:lineRule="auto"/>
      </w:pPr>
      <w:r w:rsidRPr="00A75737">
        <w:t>tiltakskort</w:t>
      </w:r>
    </w:p>
    <w:p w14:paraId="28935AE7" w14:textId="77777777" w:rsidR="00D942BB" w:rsidRPr="00A75737" w:rsidRDefault="00D942BB" w:rsidP="0039353E">
      <w:pPr>
        <w:numPr>
          <w:ilvl w:val="0"/>
          <w:numId w:val="20"/>
        </w:numPr>
        <w:spacing w:line="259" w:lineRule="auto"/>
      </w:pPr>
      <w:r w:rsidRPr="00A75737">
        <w:t>prosedyrer</w:t>
      </w:r>
    </w:p>
    <w:p w14:paraId="38131E12" w14:textId="77777777" w:rsidR="00D942BB" w:rsidRPr="00A75737" w:rsidRDefault="00D942BB" w:rsidP="0039353E">
      <w:pPr>
        <w:numPr>
          <w:ilvl w:val="0"/>
          <w:numId w:val="20"/>
        </w:numPr>
        <w:spacing w:line="259" w:lineRule="auto"/>
      </w:pPr>
      <w:r w:rsidRPr="00A75737">
        <w:t>rutiner</w:t>
      </w:r>
    </w:p>
    <w:p w14:paraId="50755D53" w14:textId="77777777" w:rsidR="00D942BB" w:rsidRPr="00A75737" w:rsidRDefault="00D942BB" w:rsidP="0039353E">
      <w:pPr>
        <w:numPr>
          <w:ilvl w:val="0"/>
          <w:numId w:val="20"/>
        </w:numPr>
        <w:spacing w:line="259" w:lineRule="auto"/>
      </w:pPr>
      <w:r w:rsidRPr="00A75737">
        <w:t>beredskapsplaner</w:t>
      </w:r>
    </w:p>
    <w:p w14:paraId="418A0940" w14:textId="77777777" w:rsidR="00D942BB" w:rsidRPr="00A75737" w:rsidRDefault="00D942BB" w:rsidP="0039353E">
      <w:pPr>
        <w:numPr>
          <w:ilvl w:val="0"/>
          <w:numId w:val="20"/>
        </w:numPr>
        <w:spacing w:line="259" w:lineRule="auto"/>
      </w:pPr>
      <w:r w:rsidRPr="00A75737">
        <w:t>kontaktinformasjon</w:t>
      </w:r>
    </w:p>
    <w:p w14:paraId="6791BCC1" w14:textId="77777777" w:rsidR="00D942BB" w:rsidRPr="00A75737" w:rsidRDefault="00D942BB" w:rsidP="0039353E">
      <w:pPr>
        <w:numPr>
          <w:ilvl w:val="0"/>
          <w:numId w:val="20"/>
        </w:numPr>
        <w:spacing w:line="259" w:lineRule="auto"/>
      </w:pPr>
      <w:r w:rsidRPr="00A75737">
        <w:t>sjekklister</w:t>
      </w:r>
    </w:p>
    <w:p w14:paraId="5D033684" w14:textId="77777777" w:rsidR="00D942BB" w:rsidRDefault="00D942BB" w:rsidP="0039353E">
      <w:pPr>
        <w:numPr>
          <w:ilvl w:val="0"/>
          <w:numId w:val="20"/>
        </w:numPr>
        <w:spacing w:line="259" w:lineRule="auto"/>
      </w:pPr>
      <w:r w:rsidRPr="00A75737">
        <w:t>annen virksomhetskritisk dokumentasjon</w:t>
      </w:r>
    </w:p>
    <w:p w14:paraId="0539CD91" w14:textId="77777777" w:rsidR="0039353E" w:rsidRDefault="0039353E" w:rsidP="00820691">
      <w:pPr>
        <w:spacing w:line="259" w:lineRule="auto"/>
      </w:pPr>
    </w:p>
    <w:p w14:paraId="1DA0D5DD" w14:textId="77777777" w:rsidR="00916DB7" w:rsidRDefault="00916DB7" w:rsidP="00916DB7">
      <w:pPr>
        <w:rPr>
          <w:b/>
          <w:bCs/>
        </w:rPr>
      </w:pPr>
    </w:p>
    <w:p w14:paraId="52A6F2B0" w14:textId="77777777" w:rsidR="00916DB7" w:rsidRDefault="00916DB7">
      <w:pPr>
        <w:rPr>
          <w:b/>
          <w:bCs/>
        </w:rPr>
      </w:pPr>
      <w:r>
        <w:rPr>
          <w:b/>
          <w:bCs/>
        </w:rPr>
        <w:br w:type="page"/>
      </w:r>
    </w:p>
    <w:p w14:paraId="4E4BE0AB" w14:textId="09F3378E" w:rsidR="00494AB4" w:rsidRPr="00916DB7" w:rsidRDefault="00494AB4" w:rsidP="00916DB7">
      <w:pPr>
        <w:rPr>
          <w:rFonts w:asciiTheme="majorHAnsi" w:eastAsiaTheme="majorEastAsia" w:hAnsiTheme="majorHAnsi" w:cstheme="majorBidi"/>
          <w:b/>
          <w:bCs/>
          <w:sz w:val="32"/>
          <w:szCs w:val="32"/>
        </w:rPr>
      </w:pPr>
      <w:r w:rsidRPr="00DA3C14">
        <w:rPr>
          <w:b/>
          <w:bCs/>
          <w:sz w:val="32"/>
          <w:szCs w:val="32"/>
        </w:rPr>
        <w:lastRenderedPageBreak/>
        <w:t>Spørsmål vi ønsker svar på</w:t>
      </w:r>
    </w:p>
    <w:p w14:paraId="153A05EB" w14:textId="77777777" w:rsidR="00D942BB" w:rsidRDefault="00D942BB" w:rsidP="00D942BB"/>
    <w:p w14:paraId="22F8371D" w14:textId="66EAD8AC" w:rsidR="00D942BB" w:rsidRPr="00A75737" w:rsidRDefault="00494AB4" w:rsidP="0039353E">
      <w:pPr>
        <w:pStyle w:val="Overskrift2"/>
      </w:pPr>
      <w:r>
        <w:t>9</w:t>
      </w:r>
      <w:r w:rsidR="00D942BB" w:rsidRPr="00A75737">
        <w:t>. Kartlegging av markedssituasjonen</w:t>
      </w:r>
    </w:p>
    <w:p w14:paraId="27671805" w14:textId="77777777" w:rsidR="00D942BB" w:rsidRPr="00A75737" w:rsidRDefault="00D942BB" w:rsidP="00D942BB">
      <w:r w:rsidRPr="00A75737">
        <w:t>Kommunen ønsker særskilt svar på følgende spørsmål:</w:t>
      </w:r>
    </w:p>
    <w:p w14:paraId="39115268" w14:textId="77777777" w:rsidR="00D942BB" w:rsidRPr="00A75737" w:rsidRDefault="00D942BB" w:rsidP="0039353E">
      <w:pPr>
        <w:numPr>
          <w:ilvl w:val="0"/>
          <w:numId w:val="26"/>
        </w:numPr>
        <w:spacing w:line="259" w:lineRule="auto"/>
      </w:pPr>
      <w:r w:rsidRPr="00A75737">
        <w:t>Kan løsningen dekke samtlige funksjonsområder beskrevet i denne markedsundersøkelsen gjennom én samlet standardisert skyløsning?</w:t>
      </w:r>
    </w:p>
    <w:p w14:paraId="68932A68" w14:textId="77777777" w:rsidR="00D942BB" w:rsidRPr="00A75737" w:rsidRDefault="00D942BB" w:rsidP="0039353E">
      <w:pPr>
        <w:numPr>
          <w:ilvl w:val="0"/>
          <w:numId w:val="26"/>
        </w:numPr>
        <w:spacing w:line="259" w:lineRule="auto"/>
      </w:pPr>
      <w:r w:rsidRPr="00A75737">
        <w:t>Dersom svaret er nei, hvilke funksjonsområder kan ikke dekkes?</w:t>
      </w:r>
    </w:p>
    <w:p w14:paraId="70CED4AF" w14:textId="77777777" w:rsidR="00D942BB" w:rsidRPr="00A75737" w:rsidRDefault="00D942BB" w:rsidP="0039353E">
      <w:pPr>
        <w:numPr>
          <w:ilvl w:val="0"/>
          <w:numId w:val="26"/>
        </w:numPr>
        <w:spacing w:line="259" w:lineRule="auto"/>
      </w:pPr>
      <w:r w:rsidRPr="00A75737">
        <w:t>Hvilke funksjonsområder krever tredjepartsprodukter eller separate løsninger?</w:t>
      </w:r>
    </w:p>
    <w:p w14:paraId="49C235E9" w14:textId="77777777" w:rsidR="00D942BB" w:rsidRPr="00A75737" w:rsidRDefault="00D942BB" w:rsidP="00D942BB">
      <w:pPr>
        <w:numPr>
          <w:ilvl w:val="0"/>
          <w:numId w:val="26"/>
        </w:numPr>
        <w:spacing w:after="160" w:line="259" w:lineRule="auto"/>
      </w:pPr>
      <w:r w:rsidRPr="00A75737">
        <w:t>Hvilke funksjonsområder krever spesialutvikling?</w:t>
      </w:r>
    </w:p>
    <w:p w14:paraId="3A9AFAB2" w14:textId="77777777" w:rsidR="00D942BB" w:rsidRPr="00A75737" w:rsidRDefault="00D942BB" w:rsidP="0039353E">
      <w:pPr>
        <w:numPr>
          <w:ilvl w:val="0"/>
          <w:numId w:val="26"/>
        </w:numPr>
        <w:spacing w:line="259" w:lineRule="auto"/>
      </w:pPr>
      <w:r w:rsidRPr="00A75737">
        <w:t>Hvilke funksjonsområder krever kundespesifikke tilpasninger?</w:t>
      </w:r>
    </w:p>
    <w:p w14:paraId="66904A57" w14:textId="77777777" w:rsidR="00D942BB" w:rsidRPr="00A75737" w:rsidRDefault="00D942BB" w:rsidP="0039353E">
      <w:pPr>
        <w:numPr>
          <w:ilvl w:val="0"/>
          <w:numId w:val="26"/>
        </w:numPr>
        <w:spacing w:line="259" w:lineRule="auto"/>
      </w:pPr>
      <w:r w:rsidRPr="00A75737">
        <w:t>Krever løsningen flere innlogginger eller flere brukergrensesnitt?</w:t>
      </w:r>
    </w:p>
    <w:p w14:paraId="4880D6FA" w14:textId="77777777" w:rsidR="00D942BB" w:rsidRPr="00A75737" w:rsidRDefault="00D942BB" w:rsidP="0039353E">
      <w:pPr>
        <w:numPr>
          <w:ilvl w:val="0"/>
          <w:numId w:val="26"/>
        </w:numPr>
        <w:spacing w:line="259" w:lineRule="auto"/>
      </w:pPr>
      <w:r w:rsidRPr="00A75737">
        <w:t>Kan samtlige brukergrupper benytte samme løsning?</w:t>
      </w:r>
    </w:p>
    <w:p w14:paraId="11C419D4" w14:textId="77777777" w:rsidR="00D942BB" w:rsidRPr="00A75737" w:rsidRDefault="00D942BB" w:rsidP="0039353E">
      <w:pPr>
        <w:numPr>
          <w:ilvl w:val="0"/>
          <w:numId w:val="26"/>
        </w:numPr>
        <w:spacing w:line="259" w:lineRule="auto"/>
      </w:pPr>
      <w:r w:rsidRPr="00A75737">
        <w:t>Er offline-funksjonalitet for tiltakskort, prosedyrer og beredskapsplanverk tilgjengelig som standard funksjonalitet?</w:t>
      </w:r>
    </w:p>
    <w:p w14:paraId="2B1F87CC" w14:textId="77777777" w:rsidR="00D942BB" w:rsidRDefault="00D942BB" w:rsidP="0039353E">
      <w:pPr>
        <w:numPr>
          <w:ilvl w:val="0"/>
          <w:numId w:val="26"/>
        </w:numPr>
        <w:spacing w:line="259" w:lineRule="auto"/>
      </w:pPr>
      <w:r w:rsidRPr="00A75737">
        <w:t>Er løsningen i ordinær drift hos virksomheter med tilsvarende behov?</w:t>
      </w:r>
    </w:p>
    <w:p w14:paraId="71D08FC5" w14:textId="5E7270C9" w:rsidR="00916DB7" w:rsidRPr="00916DB7" w:rsidRDefault="00916DB7" w:rsidP="00916DB7"/>
    <w:p w14:paraId="10C66E52" w14:textId="317A0E34" w:rsidR="0039353E" w:rsidRPr="00D942BB" w:rsidRDefault="0039353E" w:rsidP="00065A85">
      <w:pPr>
        <w:pStyle w:val="Overskrift2"/>
        <w:numPr>
          <w:ilvl w:val="0"/>
          <w:numId w:val="26"/>
        </w:numPr>
      </w:pPr>
      <w:r w:rsidRPr="00D942BB">
        <w:t>Besvarelsesmatrise</w:t>
      </w:r>
    </w:p>
    <w:tbl>
      <w:tblPr>
        <w:tblpPr w:leftFromText="141" w:rightFromText="141" w:vertAnchor="text" w:horzAnchor="margin" w:tblpY="67"/>
        <w:tblW w:w="0" w:type="auto"/>
        <w:tblCellSpacing w:w="15" w:type="dxa"/>
        <w:tblCellMar>
          <w:top w:w="15" w:type="dxa"/>
          <w:left w:w="15" w:type="dxa"/>
          <w:bottom w:w="15" w:type="dxa"/>
          <w:right w:w="15" w:type="dxa"/>
        </w:tblCellMar>
        <w:tblLook w:val="04A0" w:firstRow="1" w:lastRow="0" w:firstColumn="1" w:lastColumn="0" w:noHBand="0" w:noVBand="1"/>
      </w:tblPr>
      <w:tblGrid>
        <w:gridCol w:w="2381"/>
        <w:gridCol w:w="1614"/>
        <w:gridCol w:w="1401"/>
        <w:gridCol w:w="1608"/>
        <w:gridCol w:w="1903"/>
        <w:gridCol w:w="817"/>
      </w:tblGrid>
      <w:tr w:rsidR="0039353E" w:rsidRPr="00A75737" w14:paraId="6C72CFE8"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21275377" w14:textId="77777777" w:rsidR="0039353E" w:rsidRPr="00A75737" w:rsidRDefault="0039353E" w:rsidP="0039353E">
            <w:pPr>
              <w:rPr>
                <w:b/>
                <w:bCs/>
              </w:rPr>
            </w:pPr>
            <w:r w:rsidRPr="00A75737">
              <w:rPr>
                <w:b/>
                <w:bCs/>
              </w:rPr>
              <w:t>Funksjonsområde</w:t>
            </w:r>
          </w:p>
        </w:tc>
        <w:tc>
          <w:tcPr>
            <w:tcW w:w="1584"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CB9D372" w14:textId="77777777" w:rsidR="0039353E" w:rsidRPr="00D942BB" w:rsidRDefault="0039353E" w:rsidP="0039353E">
            <w:r w:rsidRPr="00D942BB">
              <w:t>Standard funksjonalitet</w:t>
            </w:r>
          </w:p>
        </w:tc>
        <w:tc>
          <w:tcPr>
            <w:tcW w:w="1371" w:type="dxa"/>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FF1A6BC" w14:textId="77777777" w:rsidR="0039353E" w:rsidRPr="00D942BB" w:rsidRDefault="0039353E" w:rsidP="0039353E">
            <w:r w:rsidRPr="00D942BB">
              <w:t>Krever konfigurering</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749670E8" w14:textId="77777777" w:rsidR="0039353E" w:rsidRPr="00D942BB" w:rsidRDefault="0039353E" w:rsidP="0039353E">
            <w:r w:rsidRPr="00D942BB">
              <w:t>Krever spesialutvikling</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4A7662CD" w14:textId="77777777" w:rsidR="0039353E" w:rsidRPr="00D942BB" w:rsidRDefault="0039353E" w:rsidP="0039353E">
            <w:r w:rsidRPr="00D942BB">
              <w:t>Krever tredjepartsløsning</w:t>
            </w:r>
          </w:p>
        </w:tc>
        <w:tc>
          <w:tcPr>
            <w:tcW w:w="0" w:type="auto"/>
            <w:tcBorders>
              <w:top w:val="single" w:sz="6" w:space="0" w:color="E6E6E6"/>
              <w:left w:val="single" w:sz="6" w:space="0" w:color="E6E6E6"/>
              <w:bottom w:val="single" w:sz="6" w:space="0" w:color="E6E6E6"/>
              <w:right w:val="single" w:sz="6" w:space="0" w:color="E6E6E6"/>
            </w:tcBorders>
            <w:shd w:val="clear" w:color="auto" w:fill="F5F5F5"/>
            <w:vAlign w:val="center"/>
            <w:hideMark/>
          </w:tcPr>
          <w:p w14:paraId="3AB92951" w14:textId="77777777" w:rsidR="0039353E" w:rsidRPr="00D942BB" w:rsidRDefault="0039353E" w:rsidP="0039353E">
            <w:r w:rsidRPr="00D942BB">
              <w:t>Støttes ikke</w:t>
            </w:r>
          </w:p>
        </w:tc>
      </w:tr>
      <w:tr w:rsidR="0039353E" w:rsidRPr="00A75737" w14:paraId="2B957DBB"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B9EDC10" w14:textId="77777777" w:rsidR="0039353E" w:rsidRPr="00A75737" w:rsidRDefault="0039353E" w:rsidP="0039353E">
            <w:r w:rsidRPr="00A75737">
              <w:t>Nyheter og informasjonsdeling</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686D1120"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3B36E51F"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4400B0B3"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6987A615"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13FB526B" w14:textId="77777777" w:rsidR="0039353E" w:rsidRPr="00A75737" w:rsidRDefault="0039353E" w:rsidP="0039353E"/>
        </w:tc>
      </w:tr>
      <w:tr w:rsidR="0039353E" w:rsidRPr="00A75737" w14:paraId="471EFB8D"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10544E1" w14:textId="77777777" w:rsidR="0039353E" w:rsidRPr="00A75737" w:rsidRDefault="0039353E" w:rsidP="0039353E">
            <w:r w:rsidRPr="00A75737">
              <w:t>Informasjonsskjermer</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62302C53"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6D215C05"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33D40CED"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6900A328"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5880252C" w14:textId="77777777" w:rsidR="0039353E" w:rsidRPr="00A75737" w:rsidRDefault="0039353E" w:rsidP="0039353E"/>
        </w:tc>
      </w:tr>
      <w:tr w:rsidR="0039353E" w:rsidRPr="00A75737" w14:paraId="230BD8C9"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AA51FA6" w14:textId="77777777" w:rsidR="0039353E" w:rsidRPr="00A75737" w:rsidRDefault="0039353E" w:rsidP="0039353E">
            <w:r w:rsidRPr="00A75737">
              <w:t>SMS-kommunikasjon</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7BBBEB75"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7344E4A2"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350401E1"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75C8E549"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3711057A" w14:textId="77777777" w:rsidR="0039353E" w:rsidRPr="00A75737" w:rsidRDefault="0039353E" w:rsidP="0039353E"/>
        </w:tc>
      </w:tr>
      <w:tr w:rsidR="0039353E" w:rsidRPr="00A75737" w14:paraId="59E701D6"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8886B18" w14:textId="77777777" w:rsidR="0039353E" w:rsidRPr="00A75737" w:rsidRDefault="0039353E" w:rsidP="0039353E">
            <w:r w:rsidRPr="00A75737">
              <w:t>Vaktrapport</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4481238D"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293DBC07"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40633049"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38402EE5"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1153E0E2" w14:textId="77777777" w:rsidR="0039353E" w:rsidRPr="00A75737" w:rsidRDefault="0039353E" w:rsidP="0039353E"/>
        </w:tc>
      </w:tr>
      <w:tr w:rsidR="0039353E" w:rsidRPr="00A75737" w14:paraId="1CBB1EBC"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E3E5061" w14:textId="77777777" w:rsidR="0039353E" w:rsidRPr="00A75737" w:rsidRDefault="0039353E" w:rsidP="0039353E">
            <w:r w:rsidRPr="00A75737">
              <w:t>Legevaktsentral</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079E405B"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5D178F7D"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6BE8A398"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56D901B8"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5E23C14A" w14:textId="77777777" w:rsidR="0039353E" w:rsidRPr="00A75737" w:rsidRDefault="0039353E" w:rsidP="0039353E"/>
        </w:tc>
      </w:tr>
      <w:tr w:rsidR="0039353E" w:rsidRPr="00A75737" w14:paraId="57778DE8"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5196C685" w14:textId="77777777" w:rsidR="0039353E" w:rsidRPr="00A75737" w:rsidRDefault="0039353E" w:rsidP="0039353E">
            <w:r w:rsidRPr="00A75737">
              <w:t>Hendelsesrapportering</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204ACD4F"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70B3263D"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3CEEA7F"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5406D92F"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5C6D21E" w14:textId="77777777" w:rsidR="0039353E" w:rsidRPr="00A75737" w:rsidRDefault="0039353E" w:rsidP="0039353E"/>
        </w:tc>
      </w:tr>
      <w:tr w:rsidR="0039353E" w:rsidRPr="00A75737" w14:paraId="00B97B2F"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208BE249" w14:textId="77777777" w:rsidR="0039353E" w:rsidRPr="00A75737" w:rsidRDefault="0039353E" w:rsidP="0039353E">
            <w:r w:rsidRPr="00A75737">
              <w:t>Kompetansestyring</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3174DEAA"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6B8EF8EC"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66F0556A"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D09C210"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6A66B1A2" w14:textId="77777777" w:rsidR="0039353E" w:rsidRPr="00A75737" w:rsidRDefault="0039353E" w:rsidP="0039353E"/>
        </w:tc>
      </w:tr>
      <w:tr w:rsidR="0039353E" w:rsidRPr="00A75737" w14:paraId="10A6198B"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66B759B1" w14:textId="77777777" w:rsidR="0039353E" w:rsidRPr="00A75737" w:rsidRDefault="0039353E" w:rsidP="0039353E">
            <w:r w:rsidRPr="00A75737">
              <w:t>Kursadministrasjon</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22F8CE2B"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3E0A1805"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4484DD6"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04DED24D"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7336995A" w14:textId="77777777" w:rsidR="0039353E" w:rsidRPr="00A75737" w:rsidRDefault="0039353E" w:rsidP="0039353E"/>
        </w:tc>
      </w:tr>
      <w:tr w:rsidR="0039353E" w:rsidRPr="00A75737" w14:paraId="236C2575"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4F2EA91C" w14:textId="77777777" w:rsidR="0039353E" w:rsidRPr="00A75737" w:rsidRDefault="0039353E" w:rsidP="0039353E">
            <w:r w:rsidRPr="00A75737">
              <w:t>Personelloversikt</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4C1A792D"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2EA7A3AB"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703E954F"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BF2EEC3"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1BE7A72" w14:textId="77777777" w:rsidR="0039353E" w:rsidRPr="00A75737" w:rsidRDefault="0039353E" w:rsidP="0039353E"/>
        </w:tc>
      </w:tr>
      <w:tr w:rsidR="0039353E" w:rsidRPr="00A75737" w14:paraId="6BBCFC44"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06E5BC45" w14:textId="77777777" w:rsidR="0039353E" w:rsidRPr="00A75737" w:rsidRDefault="0039353E" w:rsidP="0039353E">
            <w:r w:rsidRPr="00A75737">
              <w:t>Sjekklister</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36745079"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27400EA5"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5F7E9DDE"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177B23E5"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6A1CBE4A" w14:textId="77777777" w:rsidR="0039353E" w:rsidRPr="00A75737" w:rsidRDefault="0039353E" w:rsidP="0039353E"/>
        </w:tc>
      </w:tr>
      <w:tr w:rsidR="0039353E" w:rsidRPr="00A75737" w14:paraId="4FD3FC38"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4C269F4F" w14:textId="77777777" w:rsidR="0039353E" w:rsidRPr="00A75737" w:rsidRDefault="0039353E" w:rsidP="0039353E">
            <w:r w:rsidRPr="00A75737">
              <w:t>Tiltakskort</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00BA750A"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0C28C439"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12FC6C0B"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78C99CD9"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699337E3" w14:textId="77777777" w:rsidR="0039353E" w:rsidRPr="00A75737" w:rsidRDefault="0039353E" w:rsidP="0039353E"/>
        </w:tc>
      </w:tr>
      <w:tr w:rsidR="0039353E" w:rsidRPr="00A75737" w14:paraId="0DE8D8F9"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127FDABF" w14:textId="77777777" w:rsidR="0039353E" w:rsidRPr="00A75737" w:rsidRDefault="0039353E" w:rsidP="0039353E">
            <w:r w:rsidRPr="00A75737">
              <w:t>Beredskapsplanverk</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4DF7822A"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2B49689D"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3A3F2355"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33B349E"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315E68D7" w14:textId="77777777" w:rsidR="0039353E" w:rsidRPr="00A75737" w:rsidRDefault="0039353E" w:rsidP="0039353E"/>
        </w:tc>
      </w:tr>
      <w:tr w:rsidR="0039353E" w:rsidRPr="00A75737" w14:paraId="447FF442"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38D88C45" w14:textId="77777777" w:rsidR="0039353E" w:rsidRPr="00A75737" w:rsidRDefault="0039353E" w:rsidP="0039353E">
            <w:r w:rsidRPr="00A75737">
              <w:t>Offline-funksjonalitet</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6689F54D"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55947AB1"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3C33AB79"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5460C43"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0B512EE0" w14:textId="77777777" w:rsidR="0039353E" w:rsidRPr="00A75737" w:rsidRDefault="0039353E" w:rsidP="0039353E"/>
        </w:tc>
      </w:tr>
      <w:tr w:rsidR="0039353E" w:rsidRPr="00A75737" w14:paraId="092475C3" w14:textId="77777777" w:rsidTr="0039353E">
        <w:trPr>
          <w:tblCellSpacing w:w="15" w:type="dxa"/>
        </w:trPr>
        <w:tc>
          <w:tcPr>
            <w:tcW w:w="0" w:type="auto"/>
            <w:tcBorders>
              <w:top w:val="single" w:sz="6" w:space="0" w:color="E6E6E6"/>
              <w:left w:val="single" w:sz="6" w:space="0" w:color="E6E6E6"/>
              <w:bottom w:val="single" w:sz="6" w:space="0" w:color="E6E6E6"/>
              <w:right w:val="single" w:sz="6" w:space="0" w:color="E6E6E6"/>
            </w:tcBorders>
            <w:vAlign w:val="center"/>
            <w:hideMark/>
          </w:tcPr>
          <w:p w14:paraId="7BCA5A3F" w14:textId="77777777" w:rsidR="0039353E" w:rsidRPr="00A75737" w:rsidRDefault="0039353E" w:rsidP="0039353E">
            <w:r w:rsidRPr="00A75737">
              <w:t>Integrasjoner</w:t>
            </w:r>
          </w:p>
        </w:tc>
        <w:tc>
          <w:tcPr>
            <w:tcW w:w="1584" w:type="dxa"/>
            <w:tcBorders>
              <w:top w:val="single" w:sz="6" w:space="0" w:color="E6E6E6"/>
              <w:left w:val="single" w:sz="6" w:space="0" w:color="E6E6E6"/>
              <w:bottom w:val="single" w:sz="6" w:space="0" w:color="E6E6E6"/>
              <w:right w:val="single" w:sz="6" w:space="0" w:color="E6E6E6"/>
            </w:tcBorders>
            <w:vAlign w:val="center"/>
            <w:hideMark/>
          </w:tcPr>
          <w:p w14:paraId="1CF50DA9" w14:textId="77777777" w:rsidR="0039353E" w:rsidRPr="00A75737" w:rsidRDefault="0039353E" w:rsidP="0039353E"/>
        </w:tc>
        <w:tc>
          <w:tcPr>
            <w:tcW w:w="1371" w:type="dxa"/>
            <w:tcBorders>
              <w:top w:val="single" w:sz="6" w:space="0" w:color="E6E6E6"/>
              <w:left w:val="single" w:sz="6" w:space="0" w:color="E6E6E6"/>
              <w:bottom w:val="single" w:sz="6" w:space="0" w:color="E6E6E6"/>
              <w:right w:val="single" w:sz="6" w:space="0" w:color="E6E6E6"/>
            </w:tcBorders>
            <w:vAlign w:val="center"/>
            <w:hideMark/>
          </w:tcPr>
          <w:p w14:paraId="0019E018"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7BB6A812"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295AB2F4" w14:textId="77777777" w:rsidR="0039353E" w:rsidRPr="00A75737" w:rsidRDefault="0039353E" w:rsidP="0039353E"/>
        </w:tc>
        <w:tc>
          <w:tcPr>
            <w:tcW w:w="0" w:type="auto"/>
            <w:tcBorders>
              <w:top w:val="single" w:sz="6" w:space="0" w:color="E6E6E6"/>
              <w:left w:val="single" w:sz="6" w:space="0" w:color="E6E6E6"/>
              <w:bottom w:val="single" w:sz="6" w:space="0" w:color="E6E6E6"/>
              <w:right w:val="single" w:sz="6" w:space="0" w:color="E6E6E6"/>
            </w:tcBorders>
            <w:vAlign w:val="center"/>
            <w:hideMark/>
          </w:tcPr>
          <w:p w14:paraId="178FF7DC" w14:textId="77777777" w:rsidR="0039353E" w:rsidRPr="00A75737" w:rsidRDefault="0039353E" w:rsidP="0039353E"/>
        </w:tc>
      </w:tr>
    </w:tbl>
    <w:p w14:paraId="65AEC050" w14:textId="77777777" w:rsidR="00D942BB" w:rsidRPr="00D942BB" w:rsidRDefault="00D942BB" w:rsidP="00D942BB">
      <w:pPr>
        <w:ind w:left="360"/>
        <w:rPr>
          <w:b/>
          <w:bCs/>
        </w:rPr>
      </w:pPr>
    </w:p>
    <w:p w14:paraId="2F282C0E" w14:textId="77777777" w:rsidR="00916DB7" w:rsidRDefault="00916DB7">
      <w:pPr>
        <w:rPr>
          <w:b/>
          <w:bCs/>
          <w:sz w:val="32"/>
          <w:szCs w:val="32"/>
        </w:rPr>
      </w:pPr>
      <w:r>
        <w:rPr>
          <w:b/>
          <w:bCs/>
          <w:sz w:val="32"/>
          <w:szCs w:val="32"/>
        </w:rPr>
        <w:br w:type="page"/>
      </w:r>
    </w:p>
    <w:p w14:paraId="59BBA4B1" w14:textId="69EC73ED" w:rsidR="00DB1193" w:rsidRPr="00916DB7" w:rsidRDefault="00DB1193" w:rsidP="00916DB7">
      <w:pPr>
        <w:rPr>
          <w:b/>
          <w:bCs/>
          <w:sz w:val="32"/>
          <w:szCs w:val="32"/>
        </w:rPr>
      </w:pPr>
      <w:r w:rsidRPr="00916DB7">
        <w:rPr>
          <w:b/>
          <w:bCs/>
          <w:sz w:val="32"/>
          <w:szCs w:val="32"/>
        </w:rPr>
        <w:lastRenderedPageBreak/>
        <w:t>Videre prosess</w:t>
      </w:r>
    </w:p>
    <w:p w14:paraId="16D515D5" w14:textId="77777777" w:rsidR="00DB1193" w:rsidRPr="00DB1193" w:rsidRDefault="00DB1193" w:rsidP="00DB1193"/>
    <w:p w14:paraId="673114CD" w14:textId="490180EB" w:rsidR="00D942BB" w:rsidRPr="00D942BB" w:rsidRDefault="00346B79" w:rsidP="00065A85">
      <w:pPr>
        <w:pStyle w:val="Overskrift2"/>
        <w:numPr>
          <w:ilvl w:val="0"/>
          <w:numId w:val="26"/>
        </w:numPr>
      </w:pPr>
      <w:r>
        <w:t>Svarfrist og ønsker</w:t>
      </w:r>
      <w:r w:rsidR="00DB1193">
        <w:t xml:space="preserve"> til besvarelsen</w:t>
      </w:r>
    </w:p>
    <w:p w14:paraId="60F7ED17" w14:textId="77777777" w:rsidR="00D942BB" w:rsidRPr="00A75737" w:rsidRDefault="00D942BB" w:rsidP="00D942BB">
      <w:r w:rsidRPr="00A75737">
        <w:t>Svarene fra markedsundersøkelsen vil benyttes som grunnlag for kartlegging av markedet, videre kravspesifisering, vurdering av markedssituasjonen og valg av anskaffelsesstrategi.</w:t>
      </w:r>
    </w:p>
    <w:p w14:paraId="49361D49" w14:textId="77777777" w:rsidR="00D942BB" w:rsidRDefault="00D942BB" w:rsidP="00D942BB"/>
    <w:p w14:paraId="224F656C" w14:textId="654CAA82" w:rsidR="00D942BB" w:rsidRDefault="00D942BB" w:rsidP="00D942BB">
      <w:r w:rsidRPr="00A75737">
        <w:t>Markedsundersøkelsen er ikke en konkurranse og medfører ingen forpliktelser for verken kommunen eller leverandørene.</w:t>
      </w:r>
    </w:p>
    <w:p w14:paraId="195ECF11" w14:textId="77777777" w:rsidR="00D942BB" w:rsidRDefault="00D942BB" w:rsidP="00D942BB"/>
    <w:p w14:paraId="48E3C23B" w14:textId="141034AE" w:rsidR="00D942BB" w:rsidRPr="00F54193" w:rsidRDefault="00D942BB" w:rsidP="00D942BB">
      <w:pPr>
        <w:rPr>
          <w:b/>
          <w:bCs/>
        </w:rPr>
      </w:pPr>
      <w:r w:rsidRPr="00F54193">
        <w:rPr>
          <w:b/>
          <w:bCs/>
        </w:rPr>
        <w:t>Svarfrist</w:t>
      </w:r>
    </w:p>
    <w:p w14:paraId="649F2248" w14:textId="77777777" w:rsidR="00D942BB" w:rsidRPr="00F54193" w:rsidRDefault="00D942BB" w:rsidP="00D942BB">
      <w:r w:rsidRPr="00F54193">
        <w:t>Leverandørens besvarelse sendes elektronisk til Nordre Follo kommune innen:</w:t>
      </w:r>
    </w:p>
    <w:p w14:paraId="6AF66E5D" w14:textId="77777777" w:rsidR="00922A52" w:rsidRDefault="00922A52" w:rsidP="00D942BB">
      <w:pPr>
        <w:rPr>
          <w:b/>
          <w:bCs/>
        </w:rPr>
      </w:pPr>
    </w:p>
    <w:p w14:paraId="47F2FD9F" w14:textId="710BC0F5" w:rsidR="00D942BB" w:rsidRDefault="00922A52" w:rsidP="00065A85">
      <w:pPr>
        <w:jc w:val="center"/>
        <w:rPr>
          <w:b/>
          <w:bCs/>
        </w:rPr>
      </w:pPr>
      <w:r>
        <w:rPr>
          <w:b/>
          <w:bCs/>
        </w:rPr>
        <w:t>31</w:t>
      </w:r>
      <w:r w:rsidR="00D942BB" w:rsidRPr="00F54193">
        <w:rPr>
          <w:b/>
          <w:bCs/>
        </w:rPr>
        <w:t>. august 2026 kl. 12.00</w:t>
      </w:r>
    </w:p>
    <w:p w14:paraId="3DD1E732" w14:textId="77777777" w:rsidR="00065A85" w:rsidRPr="00F54193" w:rsidRDefault="00065A85" w:rsidP="00D942BB"/>
    <w:p w14:paraId="4FF891F4" w14:textId="77777777" w:rsidR="00D942BB" w:rsidRPr="00F54193" w:rsidRDefault="00D942BB" w:rsidP="00D942BB">
      <w:r w:rsidRPr="00F54193">
        <w:t>Besvarelsen bør inneholde:</w:t>
      </w:r>
    </w:p>
    <w:p w14:paraId="0E042BA4" w14:textId="7EDE5A40" w:rsidR="00D942BB" w:rsidRPr="00F54193" w:rsidRDefault="003C2F4E" w:rsidP="0039353E">
      <w:pPr>
        <w:numPr>
          <w:ilvl w:val="0"/>
          <w:numId w:val="27"/>
        </w:numPr>
        <w:spacing w:line="259" w:lineRule="auto"/>
      </w:pPr>
      <w:r>
        <w:t>Kort b</w:t>
      </w:r>
      <w:r w:rsidR="00D942BB" w:rsidRPr="00F54193">
        <w:t>eskrivelse av løsningens funksjonalitet</w:t>
      </w:r>
    </w:p>
    <w:p w14:paraId="510AD891" w14:textId="77777777" w:rsidR="00D942BB" w:rsidRPr="00F54193" w:rsidRDefault="00D942BB" w:rsidP="0039353E">
      <w:pPr>
        <w:numPr>
          <w:ilvl w:val="0"/>
          <w:numId w:val="27"/>
        </w:numPr>
        <w:spacing w:line="259" w:lineRule="auto"/>
      </w:pPr>
      <w:r w:rsidRPr="00F54193">
        <w:t>Besvarelse av spørsmålene i markedsundersøkelsen</w:t>
      </w:r>
    </w:p>
    <w:p w14:paraId="2823100A" w14:textId="77777777" w:rsidR="00D942BB" w:rsidRPr="00F54193" w:rsidRDefault="00D942BB" w:rsidP="0039353E">
      <w:pPr>
        <w:numPr>
          <w:ilvl w:val="0"/>
          <w:numId w:val="27"/>
        </w:numPr>
        <w:spacing w:line="259" w:lineRule="auto"/>
      </w:pPr>
      <w:r w:rsidRPr="00F54193">
        <w:t>Utfylt besvarelsesmatrise</w:t>
      </w:r>
    </w:p>
    <w:p w14:paraId="69022CCE" w14:textId="77777777" w:rsidR="00D942BB" w:rsidRDefault="00D942BB" w:rsidP="0039353E">
      <w:pPr>
        <w:numPr>
          <w:ilvl w:val="0"/>
          <w:numId w:val="27"/>
        </w:numPr>
        <w:spacing w:line="259" w:lineRule="auto"/>
      </w:pPr>
      <w:r w:rsidRPr="00F54193">
        <w:t>Relevante referanser</w:t>
      </w:r>
    </w:p>
    <w:p w14:paraId="2D7F90EA" w14:textId="77777777" w:rsidR="0039353E" w:rsidRPr="00F54193" w:rsidRDefault="0039353E" w:rsidP="00DA3C14">
      <w:pPr>
        <w:spacing w:line="259" w:lineRule="auto"/>
        <w:ind w:left="720"/>
      </w:pPr>
    </w:p>
    <w:p w14:paraId="137DC3D0" w14:textId="5766A549" w:rsidR="00494AB4" w:rsidRDefault="00D942BB" w:rsidP="00D942BB">
      <w:r w:rsidRPr="00F54193">
        <w:t>Kommunen forbeholder seg retten til å invitere leverandører til oppfølgende dialogmøter dersom dette vurderes nødvendig for å avklare innkomne svar.</w:t>
      </w:r>
    </w:p>
    <w:p w14:paraId="17DFB48B" w14:textId="77777777" w:rsidR="00494AB4" w:rsidRDefault="00494AB4">
      <w:r>
        <w:br w:type="page"/>
      </w:r>
    </w:p>
    <w:p w14:paraId="7C1DF5DC" w14:textId="5368BA85" w:rsidR="00494AB4" w:rsidRPr="00494AB4" w:rsidRDefault="00494AB4" w:rsidP="00494AB4">
      <w:pPr>
        <w:spacing w:line="259" w:lineRule="auto"/>
        <w:rPr>
          <w:b/>
          <w:bCs/>
          <w:i/>
          <w:iCs/>
        </w:rPr>
      </w:pPr>
      <w:r w:rsidRPr="00494AB4">
        <w:rPr>
          <w:b/>
          <w:bCs/>
          <w:i/>
          <w:iCs/>
        </w:rPr>
        <w:lastRenderedPageBreak/>
        <w:t>Vedlegg</w:t>
      </w:r>
    </w:p>
    <w:p w14:paraId="246DF00F" w14:textId="4405A376" w:rsidR="00494AB4" w:rsidRPr="00494AB4" w:rsidRDefault="00494AB4" w:rsidP="00045DE9">
      <w:pPr>
        <w:pStyle w:val="Overskrift1"/>
        <w:numPr>
          <w:ilvl w:val="0"/>
          <w:numId w:val="26"/>
        </w:numPr>
        <w:rPr>
          <w:b/>
          <w:bCs/>
        </w:rPr>
      </w:pPr>
      <w:r>
        <w:rPr>
          <w:b/>
          <w:bCs/>
        </w:rPr>
        <w:t>Relevante spørsmål</w:t>
      </w:r>
      <w:r w:rsidRPr="00494AB4">
        <w:rPr>
          <w:b/>
          <w:bCs/>
        </w:rPr>
        <w:t xml:space="preserve"> </w:t>
      </w:r>
      <w:r w:rsidR="00DB1193">
        <w:rPr>
          <w:b/>
          <w:bCs/>
        </w:rPr>
        <w:t>t</w:t>
      </w:r>
      <w:r w:rsidRPr="00494AB4">
        <w:rPr>
          <w:b/>
          <w:bCs/>
        </w:rPr>
        <w:t>i</w:t>
      </w:r>
      <w:r w:rsidR="00DB1193">
        <w:rPr>
          <w:b/>
          <w:bCs/>
        </w:rPr>
        <w:t>l</w:t>
      </w:r>
      <w:r w:rsidRPr="00494AB4">
        <w:rPr>
          <w:b/>
          <w:bCs/>
        </w:rPr>
        <w:t xml:space="preserve"> en eventuell fremtidig anskaffelse</w:t>
      </w:r>
    </w:p>
    <w:p w14:paraId="289F4219" w14:textId="77777777" w:rsidR="00494AB4" w:rsidRDefault="00494AB4" w:rsidP="00494AB4">
      <w:pPr>
        <w:spacing w:line="259" w:lineRule="auto"/>
      </w:pPr>
    </w:p>
    <w:p w14:paraId="00B779F9" w14:textId="77777777" w:rsidR="00494AB4" w:rsidRDefault="00494AB4" w:rsidP="00494AB4">
      <w:pPr>
        <w:spacing w:line="259" w:lineRule="auto"/>
      </w:pPr>
      <w:r>
        <w:t xml:space="preserve">Disse spørsmålene kan bli aktuelle å be leverandøren besvare i en fremtidig anskaffelse. Det er ikke nødvendig å svare dem ut nå. </w:t>
      </w:r>
    </w:p>
    <w:p w14:paraId="19CF0479" w14:textId="77777777" w:rsidR="00494AB4" w:rsidRDefault="00494AB4" w:rsidP="00494AB4">
      <w:pPr>
        <w:spacing w:line="259" w:lineRule="auto"/>
      </w:pPr>
    </w:p>
    <w:p w14:paraId="35EB6695" w14:textId="77777777" w:rsidR="00494AB4" w:rsidRPr="00A75737" w:rsidRDefault="00494AB4" w:rsidP="00494AB4">
      <w:pPr>
        <w:pStyle w:val="Overskrift2"/>
      </w:pPr>
      <w:r>
        <w:t>Offline-funksjonalitet</w:t>
      </w:r>
    </w:p>
    <w:p w14:paraId="22CB3231" w14:textId="77777777" w:rsidR="00494AB4" w:rsidRPr="00A75737" w:rsidRDefault="00494AB4" w:rsidP="00494AB4">
      <w:r w:rsidRPr="00A75737">
        <w:t>Leverandøren bes beskrive:</w:t>
      </w:r>
    </w:p>
    <w:p w14:paraId="68514BAE" w14:textId="77777777" w:rsidR="00494AB4" w:rsidRPr="00A75737" w:rsidRDefault="00494AB4" w:rsidP="00494AB4">
      <w:pPr>
        <w:numPr>
          <w:ilvl w:val="0"/>
          <w:numId w:val="21"/>
        </w:numPr>
        <w:spacing w:line="259" w:lineRule="auto"/>
      </w:pPr>
      <w:r w:rsidRPr="00A75737">
        <w:t>hvilke funksjoner som er tilgjengelige offline</w:t>
      </w:r>
    </w:p>
    <w:p w14:paraId="11D12FCD" w14:textId="77777777" w:rsidR="00494AB4" w:rsidRPr="00A75737" w:rsidRDefault="00494AB4" w:rsidP="00494AB4">
      <w:pPr>
        <w:numPr>
          <w:ilvl w:val="0"/>
          <w:numId w:val="21"/>
        </w:numPr>
        <w:spacing w:line="259" w:lineRule="auto"/>
      </w:pPr>
      <w:r w:rsidRPr="00A75737">
        <w:t>hvordan innhold synkroniseres</w:t>
      </w:r>
    </w:p>
    <w:p w14:paraId="212379EE" w14:textId="77777777" w:rsidR="00494AB4" w:rsidRPr="00A75737" w:rsidRDefault="00494AB4" w:rsidP="00494AB4">
      <w:pPr>
        <w:numPr>
          <w:ilvl w:val="0"/>
          <w:numId w:val="21"/>
        </w:numPr>
        <w:spacing w:line="259" w:lineRule="auto"/>
      </w:pPr>
      <w:r w:rsidRPr="00A75737">
        <w:t>hvordan versjonskontroll håndteres</w:t>
      </w:r>
    </w:p>
    <w:p w14:paraId="69096A9D" w14:textId="77777777" w:rsidR="00494AB4" w:rsidRPr="00A75737" w:rsidRDefault="00494AB4" w:rsidP="00494AB4">
      <w:pPr>
        <w:numPr>
          <w:ilvl w:val="0"/>
          <w:numId w:val="21"/>
        </w:numPr>
        <w:spacing w:line="259" w:lineRule="auto"/>
      </w:pPr>
      <w:r w:rsidRPr="00A75737">
        <w:t>hvordan løsningen fungerer på mobiltelefon, nettbrett og PC</w:t>
      </w:r>
    </w:p>
    <w:p w14:paraId="294BE9FE" w14:textId="77777777" w:rsidR="00494AB4" w:rsidRDefault="00494AB4" w:rsidP="00494AB4">
      <w:pPr>
        <w:numPr>
          <w:ilvl w:val="0"/>
          <w:numId w:val="21"/>
        </w:numPr>
        <w:spacing w:line="259" w:lineRule="auto"/>
      </w:pPr>
      <w:r w:rsidRPr="00A75737">
        <w:t>eventuelle begrensninger ved offline bruk</w:t>
      </w:r>
    </w:p>
    <w:p w14:paraId="605C90C2" w14:textId="77777777" w:rsidR="00494AB4" w:rsidRPr="00A75737" w:rsidRDefault="00494AB4" w:rsidP="00494AB4">
      <w:pPr>
        <w:spacing w:line="259" w:lineRule="auto"/>
        <w:ind w:left="720"/>
      </w:pPr>
    </w:p>
    <w:p w14:paraId="5A2A5A5C" w14:textId="77777777" w:rsidR="00494AB4" w:rsidRPr="00A75737" w:rsidRDefault="00494AB4" w:rsidP="00494AB4">
      <w:pPr>
        <w:pStyle w:val="Overskrift2"/>
      </w:pPr>
      <w:r w:rsidRPr="00A75737">
        <w:t>Teknologi og arkitektur</w:t>
      </w:r>
    </w:p>
    <w:p w14:paraId="25D96D3D" w14:textId="77777777" w:rsidR="00494AB4" w:rsidRPr="00A75737" w:rsidRDefault="00494AB4" w:rsidP="00494AB4">
      <w:r w:rsidRPr="00A75737">
        <w:t>Leverandøren bes beskrive:</w:t>
      </w:r>
    </w:p>
    <w:p w14:paraId="214093A1" w14:textId="77777777" w:rsidR="00494AB4" w:rsidRPr="00A75737" w:rsidRDefault="00494AB4" w:rsidP="00494AB4">
      <w:pPr>
        <w:numPr>
          <w:ilvl w:val="0"/>
          <w:numId w:val="22"/>
        </w:numPr>
        <w:spacing w:line="259" w:lineRule="auto"/>
      </w:pPr>
      <w:r w:rsidRPr="00A75737">
        <w:t>løsningens overordnede arkitektur</w:t>
      </w:r>
    </w:p>
    <w:p w14:paraId="456C527E" w14:textId="77777777" w:rsidR="00494AB4" w:rsidRPr="00A75737" w:rsidRDefault="00494AB4" w:rsidP="00494AB4">
      <w:pPr>
        <w:numPr>
          <w:ilvl w:val="0"/>
          <w:numId w:val="22"/>
        </w:numPr>
        <w:spacing w:line="259" w:lineRule="auto"/>
      </w:pPr>
      <w:proofErr w:type="spellStart"/>
      <w:r w:rsidRPr="00A75737">
        <w:t>skymodell</w:t>
      </w:r>
      <w:proofErr w:type="spellEnd"/>
    </w:p>
    <w:p w14:paraId="67A57ECB" w14:textId="77777777" w:rsidR="00494AB4" w:rsidRPr="00A75737" w:rsidRDefault="00494AB4" w:rsidP="00494AB4">
      <w:pPr>
        <w:numPr>
          <w:ilvl w:val="0"/>
          <w:numId w:val="22"/>
        </w:numPr>
        <w:spacing w:line="259" w:lineRule="auto"/>
      </w:pPr>
      <w:proofErr w:type="spellStart"/>
      <w:r w:rsidRPr="00A75737">
        <w:t>hostingmodell</w:t>
      </w:r>
      <w:proofErr w:type="spellEnd"/>
    </w:p>
    <w:p w14:paraId="52FE157A" w14:textId="77777777" w:rsidR="00494AB4" w:rsidRPr="00A75737" w:rsidRDefault="00494AB4" w:rsidP="00494AB4">
      <w:pPr>
        <w:numPr>
          <w:ilvl w:val="0"/>
          <w:numId w:val="22"/>
        </w:numPr>
        <w:spacing w:line="259" w:lineRule="auto"/>
      </w:pPr>
      <w:r w:rsidRPr="00A75737">
        <w:t>datalagring</w:t>
      </w:r>
    </w:p>
    <w:p w14:paraId="788ABA17" w14:textId="77777777" w:rsidR="00494AB4" w:rsidRPr="00A75737" w:rsidRDefault="00494AB4" w:rsidP="00494AB4">
      <w:pPr>
        <w:numPr>
          <w:ilvl w:val="0"/>
          <w:numId w:val="22"/>
        </w:numPr>
        <w:spacing w:line="259" w:lineRule="auto"/>
      </w:pPr>
      <w:r w:rsidRPr="00A75737">
        <w:t>sikkerhetsmekanismer</w:t>
      </w:r>
    </w:p>
    <w:p w14:paraId="7D11FD36" w14:textId="77777777" w:rsidR="00494AB4" w:rsidRPr="00A75737" w:rsidRDefault="00494AB4" w:rsidP="00494AB4">
      <w:pPr>
        <w:numPr>
          <w:ilvl w:val="0"/>
          <w:numId w:val="22"/>
        </w:numPr>
        <w:spacing w:line="259" w:lineRule="auto"/>
      </w:pPr>
      <w:r w:rsidRPr="00A75737">
        <w:t>tilgangsstyring</w:t>
      </w:r>
    </w:p>
    <w:p w14:paraId="362C005F" w14:textId="77777777" w:rsidR="00494AB4" w:rsidRPr="00A75737" w:rsidRDefault="00494AB4" w:rsidP="00494AB4">
      <w:pPr>
        <w:numPr>
          <w:ilvl w:val="0"/>
          <w:numId w:val="22"/>
        </w:numPr>
        <w:spacing w:line="259" w:lineRule="auto"/>
      </w:pPr>
      <w:r w:rsidRPr="00A75737">
        <w:t>autentisering</w:t>
      </w:r>
    </w:p>
    <w:p w14:paraId="51170AD0" w14:textId="77777777" w:rsidR="00494AB4" w:rsidRPr="00A75737" w:rsidRDefault="00494AB4" w:rsidP="00494AB4">
      <w:pPr>
        <w:numPr>
          <w:ilvl w:val="0"/>
          <w:numId w:val="22"/>
        </w:numPr>
        <w:spacing w:line="259" w:lineRule="auto"/>
      </w:pPr>
      <w:r w:rsidRPr="00A75737">
        <w:t xml:space="preserve">støtte for Single </w:t>
      </w:r>
      <w:proofErr w:type="spellStart"/>
      <w:r w:rsidRPr="00A75737">
        <w:t>Sign</w:t>
      </w:r>
      <w:proofErr w:type="spellEnd"/>
      <w:r w:rsidRPr="00A75737">
        <w:t>-On</w:t>
      </w:r>
    </w:p>
    <w:p w14:paraId="7C06A048" w14:textId="77777777" w:rsidR="00494AB4" w:rsidRPr="00A75737" w:rsidRDefault="00494AB4" w:rsidP="00494AB4">
      <w:pPr>
        <w:numPr>
          <w:ilvl w:val="0"/>
          <w:numId w:val="22"/>
        </w:numPr>
        <w:spacing w:line="259" w:lineRule="auto"/>
      </w:pPr>
      <w:r w:rsidRPr="00A75737">
        <w:t>tilgjengelige API-er</w:t>
      </w:r>
    </w:p>
    <w:p w14:paraId="253FD861" w14:textId="77777777" w:rsidR="00494AB4" w:rsidRDefault="00494AB4" w:rsidP="00494AB4">
      <w:pPr>
        <w:numPr>
          <w:ilvl w:val="0"/>
          <w:numId w:val="22"/>
        </w:numPr>
        <w:spacing w:line="259" w:lineRule="auto"/>
      </w:pPr>
      <w:r w:rsidRPr="00A75737">
        <w:t>integrasjonsmuligheter</w:t>
      </w:r>
    </w:p>
    <w:p w14:paraId="1D5CBC36" w14:textId="77777777" w:rsidR="00494AB4" w:rsidRDefault="00494AB4" w:rsidP="00494AB4">
      <w:pPr>
        <w:spacing w:line="259" w:lineRule="auto"/>
      </w:pPr>
    </w:p>
    <w:p w14:paraId="09AD1539" w14:textId="77777777" w:rsidR="00494AB4" w:rsidRPr="00A75737" w:rsidRDefault="00494AB4" w:rsidP="00494AB4">
      <w:pPr>
        <w:spacing w:line="259" w:lineRule="auto"/>
      </w:pPr>
    </w:p>
    <w:p w14:paraId="5013E8A0" w14:textId="77777777" w:rsidR="00494AB4" w:rsidRPr="00A75737" w:rsidRDefault="00494AB4" w:rsidP="00494AB4">
      <w:pPr>
        <w:pStyle w:val="Overskrift2"/>
      </w:pPr>
      <w:r w:rsidRPr="00A75737">
        <w:t>Implementering</w:t>
      </w:r>
    </w:p>
    <w:p w14:paraId="26D00F74" w14:textId="77777777" w:rsidR="00494AB4" w:rsidRPr="00A75737" w:rsidRDefault="00494AB4" w:rsidP="00494AB4">
      <w:r w:rsidRPr="00A75737">
        <w:t>Leverandøren bes beskrive:</w:t>
      </w:r>
    </w:p>
    <w:p w14:paraId="16ED9A01" w14:textId="77777777" w:rsidR="00494AB4" w:rsidRPr="00A75737" w:rsidRDefault="00494AB4" w:rsidP="00494AB4">
      <w:pPr>
        <w:numPr>
          <w:ilvl w:val="0"/>
          <w:numId w:val="23"/>
        </w:numPr>
        <w:spacing w:line="259" w:lineRule="auto"/>
      </w:pPr>
      <w:r w:rsidRPr="00A75737">
        <w:t>normal implementeringstid</w:t>
      </w:r>
    </w:p>
    <w:p w14:paraId="3439C911" w14:textId="77777777" w:rsidR="00494AB4" w:rsidRPr="00A75737" w:rsidRDefault="00494AB4" w:rsidP="00494AB4">
      <w:pPr>
        <w:numPr>
          <w:ilvl w:val="0"/>
          <w:numId w:val="23"/>
        </w:numPr>
        <w:spacing w:line="259" w:lineRule="auto"/>
      </w:pPr>
      <w:r w:rsidRPr="00A75737">
        <w:t>forventet ressursbruk hos kunden</w:t>
      </w:r>
    </w:p>
    <w:p w14:paraId="27E36D90" w14:textId="77777777" w:rsidR="00494AB4" w:rsidRPr="00A75737" w:rsidRDefault="00494AB4" w:rsidP="00494AB4">
      <w:pPr>
        <w:numPr>
          <w:ilvl w:val="0"/>
          <w:numId w:val="23"/>
        </w:numPr>
        <w:spacing w:line="259" w:lineRule="auto"/>
      </w:pPr>
      <w:r w:rsidRPr="00A75737">
        <w:t>opplæringsbehov</w:t>
      </w:r>
    </w:p>
    <w:p w14:paraId="5AEF05BA" w14:textId="77777777" w:rsidR="00494AB4" w:rsidRPr="00A75737" w:rsidRDefault="00494AB4" w:rsidP="00494AB4">
      <w:pPr>
        <w:numPr>
          <w:ilvl w:val="0"/>
          <w:numId w:val="23"/>
        </w:numPr>
        <w:spacing w:line="259" w:lineRule="auto"/>
      </w:pPr>
      <w:r w:rsidRPr="00A75737">
        <w:t>nødvendig konfigurasjon</w:t>
      </w:r>
    </w:p>
    <w:p w14:paraId="1EBB974D" w14:textId="77777777" w:rsidR="00494AB4" w:rsidRDefault="00494AB4" w:rsidP="00494AB4">
      <w:pPr>
        <w:numPr>
          <w:ilvl w:val="0"/>
          <w:numId w:val="23"/>
        </w:numPr>
        <w:spacing w:line="259" w:lineRule="auto"/>
      </w:pPr>
      <w:r w:rsidRPr="00A75737">
        <w:t>eventuelle forutsetninger for innføring</w:t>
      </w:r>
    </w:p>
    <w:p w14:paraId="1DA81993" w14:textId="77777777" w:rsidR="00494AB4" w:rsidRPr="00A75737" w:rsidRDefault="00494AB4" w:rsidP="00494AB4">
      <w:pPr>
        <w:spacing w:line="259" w:lineRule="auto"/>
        <w:ind w:left="720"/>
      </w:pPr>
    </w:p>
    <w:p w14:paraId="54E9E382" w14:textId="77777777" w:rsidR="00494AB4" w:rsidRPr="00A75737" w:rsidRDefault="00494AB4" w:rsidP="00494AB4">
      <w:pPr>
        <w:pStyle w:val="Overskrift2"/>
      </w:pPr>
      <w:r w:rsidRPr="00A75737">
        <w:t>Kostnadsstruktur og prismekanismer</w:t>
      </w:r>
    </w:p>
    <w:p w14:paraId="2BC9DA87" w14:textId="77777777" w:rsidR="00494AB4" w:rsidRPr="00A75737" w:rsidRDefault="00494AB4" w:rsidP="00494AB4">
      <w:r w:rsidRPr="00A75737">
        <w:t>Leverandøren bes beskrive:</w:t>
      </w:r>
    </w:p>
    <w:p w14:paraId="79D140E2" w14:textId="77777777" w:rsidR="00494AB4" w:rsidRPr="00A75737" w:rsidRDefault="00494AB4" w:rsidP="00494AB4">
      <w:pPr>
        <w:numPr>
          <w:ilvl w:val="0"/>
          <w:numId w:val="24"/>
        </w:numPr>
        <w:spacing w:line="259" w:lineRule="auto"/>
      </w:pPr>
      <w:r w:rsidRPr="00A75737">
        <w:t>Prismodell.</w:t>
      </w:r>
    </w:p>
    <w:p w14:paraId="6BB3281E" w14:textId="77777777" w:rsidR="00494AB4" w:rsidRPr="00A75737" w:rsidRDefault="00494AB4" w:rsidP="00494AB4">
      <w:pPr>
        <w:numPr>
          <w:ilvl w:val="0"/>
          <w:numId w:val="24"/>
        </w:numPr>
        <w:spacing w:line="259" w:lineRule="auto"/>
      </w:pPr>
      <w:r w:rsidRPr="00A75737">
        <w:t>Etableringskostnad.</w:t>
      </w:r>
    </w:p>
    <w:p w14:paraId="5316F737" w14:textId="77777777" w:rsidR="00494AB4" w:rsidRPr="00A75737" w:rsidRDefault="00494AB4" w:rsidP="00494AB4">
      <w:pPr>
        <w:numPr>
          <w:ilvl w:val="0"/>
          <w:numId w:val="24"/>
        </w:numPr>
        <w:spacing w:line="259" w:lineRule="auto"/>
      </w:pPr>
      <w:r w:rsidRPr="00A75737">
        <w:t>Årlig lisenskostnad.</w:t>
      </w:r>
    </w:p>
    <w:p w14:paraId="3316DD9C" w14:textId="77777777" w:rsidR="00494AB4" w:rsidRPr="00A75737" w:rsidRDefault="00494AB4" w:rsidP="00494AB4">
      <w:pPr>
        <w:numPr>
          <w:ilvl w:val="0"/>
          <w:numId w:val="24"/>
        </w:numPr>
        <w:spacing w:line="259" w:lineRule="auto"/>
      </w:pPr>
      <w:r w:rsidRPr="00A75737">
        <w:lastRenderedPageBreak/>
        <w:t>Eventuelle kostnader per bruker.</w:t>
      </w:r>
    </w:p>
    <w:p w14:paraId="0F408157" w14:textId="77777777" w:rsidR="00494AB4" w:rsidRPr="00A75737" w:rsidRDefault="00494AB4" w:rsidP="00494AB4">
      <w:pPr>
        <w:numPr>
          <w:ilvl w:val="0"/>
          <w:numId w:val="24"/>
        </w:numPr>
        <w:spacing w:line="259" w:lineRule="auto"/>
      </w:pPr>
      <w:r w:rsidRPr="00A75737">
        <w:t>Kostnader ved økning fra 160 til 200 brukere.</w:t>
      </w:r>
    </w:p>
    <w:p w14:paraId="38AEAE03" w14:textId="77777777" w:rsidR="00494AB4" w:rsidRPr="00A75737" w:rsidRDefault="00494AB4" w:rsidP="00494AB4">
      <w:pPr>
        <w:numPr>
          <w:ilvl w:val="0"/>
          <w:numId w:val="24"/>
        </w:numPr>
        <w:spacing w:line="259" w:lineRule="auto"/>
      </w:pPr>
      <w:r w:rsidRPr="00A75737">
        <w:t>Kostnader knyttet til moduler eller tilleggstjenester.</w:t>
      </w:r>
    </w:p>
    <w:p w14:paraId="205686E7" w14:textId="77777777" w:rsidR="00494AB4" w:rsidRPr="00A75737" w:rsidRDefault="00494AB4" w:rsidP="00494AB4">
      <w:pPr>
        <w:numPr>
          <w:ilvl w:val="0"/>
          <w:numId w:val="24"/>
        </w:numPr>
        <w:spacing w:line="259" w:lineRule="auto"/>
      </w:pPr>
      <w:r w:rsidRPr="00A75737">
        <w:t>Kostnader knyttet til integrasjoner.</w:t>
      </w:r>
    </w:p>
    <w:p w14:paraId="32820F48" w14:textId="77777777" w:rsidR="00494AB4" w:rsidRPr="00A75737" w:rsidRDefault="00494AB4" w:rsidP="00494AB4">
      <w:pPr>
        <w:numPr>
          <w:ilvl w:val="0"/>
          <w:numId w:val="24"/>
        </w:numPr>
        <w:spacing w:line="259" w:lineRule="auto"/>
      </w:pPr>
      <w:r w:rsidRPr="00A75737">
        <w:t>Kostnader knyttet til opplæring.</w:t>
      </w:r>
    </w:p>
    <w:p w14:paraId="4290FBF2" w14:textId="77777777" w:rsidR="00494AB4" w:rsidRPr="00A75737" w:rsidRDefault="00494AB4" w:rsidP="00494AB4">
      <w:pPr>
        <w:numPr>
          <w:ilvl w:val="0"/>
          <w:numId w:val="24"/>
        </w:numPr>
        <w:spacing w:line="259" w:lineRule="auto"/>
      </w:pPr>
      <w:r w:rsidRPr="00A75737">
        <w:t>Kostnader knyttet til implementering.</w:t>
      </w:r>
    </w:p>
    <w:p w14:paraId="4F1E54FF" w14:textId="77777777" w:rsidR="00494AB4" w:rsidRPr="00A75737" w:rsidRDefault="00494AB4" w:rsidP="00494AB4">
      <w:pPr>
        <w:numPr>
          <w:ilvl w:val="0"/>
          <w:numId w:val="24"/>
        </w:numPr>
        <w:spacing w:line="259" w:lineRule="auto"/>
      </w:pPr>
      <w:r w:rsidRPr="00A75737">
        <w:t>Prisreguleringsmekanismer.</w:t>
      </w:r>
    </w:p>
    <w:p w14:paraId="59AF8B8F" w14:textId="77777777" w:rsidR="00494AB4" w:rsidRPr="00A75737" w:rsidRDefault="00494AB4" w:rsidP="00494AB4">
      <w:pPr>
        <w:numPr>
          <w:ilvl w:val="0"/>
          <w:numId w:val="24"/>
        </w:numPr>
        <w:spacing w:line="259" w:lineRule="auto"/>
      </w:pPr>
      <w:r w:rsidRPr="00A75737">
        <w:t>Bindingstid.</w:t>
      </w:r>
    </w:p>
    <w:p w14:paraId="3E89CD62" w14:textId="77777777" w:rsidR="00494AB4" w:rsidRPr="00A75737" w:rsidRDefault="00494AB4" w:rsidP="00494AB4">
      <w:pPr>
        <w:numPr>
          <w:ilvl w:val="0"/>
          <w:numId w:val="24"/>
        </w:numPr>
        <w:spacing w:line="259" w:lineRule="auto"/>
      </w:pPr>
      <w:r w:rsidRPr="00A75737">
        <w:t>Oppsigelsesvilkår.</w:t>
      </w:r>
    </w:p>
    <w:p w14:paraId="4798F9AD" w14:textId="77777777" w:rsidR="00494AB4" w:rsidRPr="00A75737" w:rsidRDefault="00494AB4" w:rsidP="00494AB4">
      <w:pPr>
        <w:numPr>
          <w:ilvl w:val="0"/>
          <w:numId w:val="24"/>
        </w:numPr>
        <w:spacing w:line="259" w:lineRule="auto"/>
      </w:pPr>
      <w:r w:rsidRPr="00A75737">
        <w:t>Estimert total kostnad over fire år.</w:t>
      </w:r>
    </w:p>
    <w:p w14:paraId="52AF29DA" w14:textId="77777777" w:rsidR="00494AB4" w:rsidRPr="00A75737" w:rsidRDefault="00494AB4" w:rsidP="00494AB4">
      <w:pPr>
        <w:numPr>
          <w:ilvl w:val="0"/>
          <w:numId w:val="24"/>
        </w:numPr>
        <w:spacing w:line="259" w:lineRule="auto"/>
      </w:pPr>
      <w:r w:rsidRPr="00A75737">
        <w:t>Hvilke tjenester som inngår i abonnementsprisen.</w:t>
      </w:r>
    </w:p>
    <w:p w14:paraId="24E57F64" w14:textId="77777777" w:rsidR="00494AB4" w:rsidRDefault="00494AB4" w:rsidP="00494AB4">
      <w:pPr>
        <w:numPr>
          <w:ilvl w:val="0"/>
          <w:numId w:val="24"/>
        </w:numPr>
        <w:spacing w:line="259" w:lineRule="auto"/>
      </w:pPr>
      <w:r w:rsidRPr="00A75737">
        <w:t>Hvilke tjenester som prises separat.</w:t>
      </w:r>
    </w:p>
    <w:p w14:paraId="1354E816" w14:textId="77777777" w:rsidR="00494AB4" w:rsidRPr="00A75737" w:rsidRDefault="00494AB4" w:rsidP="00494AB4">
      <w:pPr>
        <w:spacing w:line="259" w:lineRule="auto"/>
        <w:ind w:left="720"/>
      </w:pPr>
    </w:p>
    <w:p w14:paraId="3B5855C8" w14:textId="77777777" w:rsidR="00494AB4" w:rsidRPr="00A75737" w:rsidRDefault="00494AB4" w:rsidP="00494AB4">
      <w:pPr>
        <w:pStyle w:val="Overskrift2"/>
      </w:pPr>
      <w:r w:rsidRPr="00A75737">
        <w:t>Referanser</w:t>
      </w:r>
    </w:p>
    <w:p w14:paraId="46DF9F90" w14:textId="77777777" w:rsidR="00494AB4" w:rsidRPr="00A75737" w:rsidRDefault="00494AB4" w:rsidP="00494AB4">
      <w:r w:rsidRPr="00A75737">
        <w:t>Leverandøren bes oppgi:</w:t>
      </w:r>
    </w:p>
    <w:p w14:paraId="0BF94336" w14:textId="77777777" w:rsidR="00494AB4" w:rsidRPr="00A75737" w:rsidRDefault="00494AB4" w:rsidP="00494AB4">
      <w:pPr>
        <w:numPr>
          <w:ilvl w:val="0"/>
          <w:numId w:val="25"/>
        </w:numPr>
        <w:spacing w:line="259" w:lineRule="auto"/>
      </w:pPr>
      <w:r w:rsidRPr="00A75737">
        <w:t>relevante kunder innen legevakt</w:t>
      </w:r>
    </w:p>
    <w:p w14:paraId="749437AB" w14:textId="77777777" w:rsidR="00494AB4" w:rsidRPr="00A75737" w:rsidRDefault="00494AB4" w:rsidP="00494AB4">
      <w:pPr>
        <w:numPr>
          <w:ilvl w:val="0"/>
          <w:numId w:val="25"/>
        </w:numPr>
        <w:spacing w:line="259" w:lineRule="auto"/>
      </w:pPr>
      <w:r w:rsidRPr="00A75737">
        <w:t>relevante kunder innen helse</w:t>
      </w:r>
    </w:p>
    <w:p w14:paraId="75289F24" w14:textId="77777777" w:rsidR="00494AB4" w:rsidRPr="00A75737" w:rsidRDefault="00494AB4" w:rsidP="00494AB4">
      <w:pPr>
        <w:numPr>
          <w:ilvl w:val="0"/>
          <w:numId w:val="25"/>
        </w:numPr>
        <w:spacing w:line="259" w:lineRule="auto"/>
      </w:pPr>
      <w:r w:rsidRPr="00A75737">
        <w:t>relevante kunder innen beredskap</w:t>
      </w:r>
    </w:p>
    <w:p w14:paraId="326E2A61" w14:textId="77777777" w:rsidR="00494AB4" w:rsidRPr="00A75737" w:rsidRDefault="00494AB4" w:rsidP="00494AB4">
      <w:pPr>
        <w:numPr>
          <w:ilvl w:val="0"/>
          <w:numId w:val="25"/>
        </w:numPr>
        <w:spacing w:line="259" w:lineRule="auto"/>
      </w:pPr>
      <w:r w:rsidRPr="00A75737">
        <w:t>andre sammenlignbare referanser</w:t>
      </w:r>
    </w:p>
    <w:p w14:paraId="475CA048" w14:textId="77777777" w:rsidR="00494AB4" w:rsidRPr="00A75737" w:rsidRDefault="00494AB4" w:rsidP="00494AB4">
      <w:r w:rsidRPr="00A75737">
        <w:t>Beskriv gjerne tilsvarende leveranser gjennomført de siste fem årene.</w:t>
      </w:r>
    </w:p>
    <w:p w14:paraId="04B60EE9" w14:textId="77777777" w:rsidR="00D942BB" w:rsidRPr="00F54193" w:rsidRDefault="00D942BB" w:rsidP="00D942BB"/>
    <w:p w14:paraId="0E616170" w14:textId="77777777" w:rsidR="00D942BB" w:rsidRPr="00A75737" w:rsidRDefault="00D942BB" w:rsidP="00D942BB"/>
    <w:p w14:paraId="43760DB2" w14:textId="77777777" w:rsidR="00D942BB" w:rsidRPr="00A75737" w:rsidRDefault="00D942BB" w:rsidP="00D942BB"/>
    <w:p w14:paraId="4D32E5FF" w14:textId="77777777" w:rsidR="00D942BB" w:rsidRPr="00A75737" w:rsidRDefault="00D942BB" w:rsidP="00D942BB"/>
    <w:p w14:paraId="7E81D95D" w14:textId="77777777" w:rsidR="00DE37B3" w:rsidRPr="00C600B9" w:rsidRDefault="00DE37B3" w:rsidP="00DE37B3">
      <w:pPr>
        <w:ind w:left="284"/>
        <w:rPr>
          <w:sz w:val="22"/>
          <w:szCs w:val="22"/>
        </w:rPr>
      </w:pPr>
    </w:p>
    <w:p w14:paraId="5A18431A" w14:textId="77777777" w:rsidR="00DE37B3" w:rsidRPr="00C600B9" w:rsidRDefault="00DE37B3" w:rsidP="00DE37B3">
      <w:pPr>
        <w:ind w:left="284"/>
        <w:rPr>
          <w:sz w:val="22"/>
          <w:szCs w:val="22"/>
        </w:rPr>
      </w:pPr>
    </w:p>
    <w:p w14:paraId="6FD32CC3" w14:textId="77777777" w:rsidR="00DE37B3" w:rsidRPr="00C600B9" w:rsidRDefault="00DE37B3" w:rsidP="00DE37B3">
      <w:pPr>
        <w:ind w:left="284"/>
        <w:rPr>
          <w:sz w:val="22"/>
          <w:szCs w:val="22"/>
        </w:rPr>
      </w:pPr>
    </w:p>
    <w:p w14:paraId="13691966" w14:textId="77777777" w:rsidR="00DE37B3" w:rsidRPr="00C600B9" w:rsidRDefault="00DE37B3" w:rsidP="00DE37B3">
      <w:pPr>
        <w:ind w:left="284"/>
        <w:rPr>
          <w:sz w:val="22"/>
          <w:szCs w:val="22"/>
        </w:rPr>
      </w:pPr>
    </w:p>
    <w:p w14:paraId="4200088A" w14:textId="77777777" w:rsidR="00E116FF" w:rsidRPr="00C600B9" w:rsidRDefault="00E116FF" w:rsidP="00DE37B3">
      <w:pPr>
        <w:ind w:left="284"/>
        <w:rPr>
          <w:sz w:val="22"/>
          <w:szCs w:val="22"/>
        </w:rPr>
      </w:pPr>
    </w:p>
    <w:p w14:paraId="16546F9A" w14:textId="77777777" w:rsidR="00E116FF" w:rsidRPr="00C600B9" w:rsidRDefault="00E116FF" w:rsidP="00DE37B3">
      <w:pPr>
        <w:ind w:left="284"/>
        <w:rPr>
          <w:sz w:val="22"/>
          <w:szCs w:val="22"/>
        </w:rPr>
      </w:pPr>
    </w:p>
    <w:p w14:paraId="404A15C7" w14:textId="77777777" w:rsidR="00E116FF" w:rsidRPr="00C600B9" w:rsidRDefault="00E116FF" w:rsidP="00DE37B3">
      <w:pPr>
        <w:ind w:left="284"/>
        <w:rPr>
          <w:sz w:val="22"/>
          <w:szCs w:val="22"/>
        </w:rPr>
      </w:pPr>
    </w:p>
    <w:p w14:paraId="75323AEC" w14:textId="77777777" w:rsidR="00E116FF" w:rsidRPr="00C600B9" w:rsidRDefault="00E116FF" w:rsidP="00DE37B3">
      <w:pPr>
        <w:ind w:left="284"/>
        <w:rPr>
          <w:sz w:val="22"/>
          <w:szCs w:val="22"/>
        </w:rPr>
      </w:pPr>
    </w:p>
    <w:p w14:paraId="230B6274" w14:textId="77777777" w:rsidR="00DE37B3" w:rsidRPr="00C600B9" w:rsidRDefault="00DE37B3" w:rsidP="00E678AD">
      <w:pPr>
        <w:rPr>
          <w:sz w:val="22"/>
          <w:szCs w:val="22"/>
        </w:rPr>
      </w:pPr>
    </w:p>
    <w:p w14:paraId="06CCB337" w14:textId="77777777" w:rsidR="00DE37B3" w:rsidRPr="00C600B9" w:rsidRDefault="00DE37B3" w:rsidP="00E678AD">
      <w:pPr>
        <w:rPr>
          <w:sz w:val="22"/>
          <w:szCs w:val="22"/>
        </w:rPr>
      </w:pPr>
    </w:p>
    <w:p w14:paraId="54634A57" w14:textId="77777777" w:rsidR="0032676F" w:rsidRPr="00C600B9" w:rsidRDefault="0032676F" w:rsidP="00E116FF">
      <w:pPr>
        <w:rPr>
          <w:sz w:val="22"/>
          <w:szCs w:val="22"/>
        </w:rPr>
      </w:pPr>
    </w:p>
    <w:p w14:paraId="0027C2D4" w14:textId="77777777" w:rsidR="0032676F" w:rsidRPr="00C600B9" w:rsidRDefault="0032676F" w:rsidP="00E116FF">
      <w:pPr>
        <w:rPr>
          <w:sz w:val="22"/>
          <w:szCs w:val="22"/>
        </w:rPr>
      </w:pPr>
    </w:p>
    <w:p w14:paraId="1069DC9E" w14:textId="77777777" w:rsidR="0032676F" w:rsidRPr="00C600B9" w:rsidRDefault="0032676F" w:rsidP="00E116FF">
      <w:pPr>
        <w:rPr>
          <w:sz w:val="22"/>
          <w:szCs w:val="22"/>
        </w:rPr>
      </w:pPr>
    </w:p>
    <w:p w14:paraId="48414336" w14:textId="77777777" w:rsidR="0032676F" w:rsidRPr="00C600B9" w:rsidRDefault="0032676F" w:rsidP="0032676F">
      <w:pPr>
        <w:rPr>
          <w:sz w:val="22"/>
          <w:szCs w:val="22"/>
        </w:rPr>
      </w:pPr>
    </w:p>
    <w:sectPr w:rsidR="0032676F" w:rsidRPr="00C600B9" w:rsidSect="0039353E">
      <w:headerReference w:type="default" r:id="rId11"/>
      <w:footerReference w:type="default" r:id="rId12"/>
      <w:headerReference w:type="first" r:id="rId13"/>
      <w:pgSz w:w="11900" w:h="16840"/>
      <w:pgMar w:top="1440" w:right="1080" w:bottom="1440" w:left="1080" w:header="708" w:footer="66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94CB84" w14:textId="77777777" w:rsidR="000E7C52" w:rsidRDefault="000E7C52" w:rsidP="00F52F97">
      <w:r>
        <w:separator/>
      </w:r>
    </w:p>
  </w:endnote>
  <w:endnote w:type="continuationSeparator" w:id="0">
    <w:p w14:paraId="651BE9B0" w14:textId="77777777" w:rsidR="000E7C52" w:rsidRDefault="000E7C52" w:rsidP="00F52F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0996919"/>
      <w:docPartObj>
        <w:docPartGallery w:val="Page Numbers (Bottom of Page)"/>
        <w:docPartUnique/>
      </w:docPartObj>
    </w:sdtPr>
    <w:sdtContent>
      <w:p w14:paraId="23666B3D" w14:textId="1D8F4702" w:rsidR="00DB1193" w:rsidRDefault="00DB1193">
        <w:pPr>
          <w:pStyle w:val="Bunntekst"/>
          <w:jc w:val="right"/>
        </w:pPr>
        <w:r>
          <w:fldChar w:fldCharType="begin"/>
        </w:r>
        <w:r>
          <w:instrText>PAGE   \* MERGEFORMAT</w:instrText>
        </w:r>
        <w:r>
          <w:fldChar w:fldCharType="separate"/>
        </w:r>
        <w:r>
          <w:t>2</w:t>
        </w:r>
        <w:r>
          <w:fldChar w:fldCharType="end"/>
        </w:r>
      </w:p>
    </w:sdtContent>
  </w:sdt>
  <w:p w14:paraId="7C0C9605" w14:textId="77777777" w:rsidR="00F52F97" w:rsidRDefault="00F52F9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F14F46" w14:textId="77777777" w:rsidR="000E7C52" w:rsidRDefault="000E7C52" w:rsidP="00F52F97">
      <w:r>
        <w:separator/>
      </w:r>
    </w:p>
  </w:footnote>
  <w:footnote w:type="continuationSeparator" w:id="0">
    <w:p w14:paraId="46187AD9" w14:textId="77777777" w:rsidR="000E7C52" w:rsidRDefault="000E7C52" w:rsidP="00F52F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811A67" w14:textId="77777777" w:rsidR="00F52F97" w:rsidRDefault="00077AB4" w:rsidP="0032676F">
    <w:pPr>
      <w:pStyle w:val="Topptekst"/>
    </w:pPr>
    <w:r>
      <w:t xml:space="preserve">  </w:t>
    </w:r>
  </w:p>
  <w:p w14:paraId="10DEB4D1" w14:textId="77777777" w:rsidR="00F52F97" w:rsidRDefault="00F52F97">
    <w:pPr>
      <w:pStyle w:val="Topptekst"/>
    </w:pPr>
  </w:p>
  <w:p w14:paraId="4ACB6FC5" w14:textId="77777777" w:rsidR="00E116FF" w:rsidRDefault="00E116FF" w:rsidP="00E116FF">
    <w:pPr>
      <w:pStyle w:val="Bunntekst"/>
    </w:pPr>
    <w:r>
      <w:tab/>
    </w:r>
  </w:p>
  <w:p w14:paraId="798BBB18" w14:textId="77777777" w:rsidR="00E116FF" w:rsidRDefault="00E116FF">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F1878" w14:textId="77777777" w:rsidR="0032676F" w:rsidRDefault="0032676F" w:rsidP="0032676F">
    <w:pPr>
      <w:pStyle w:val="Topptekst"/>
    </w:pPr>
    <w:r>
      <w:rPr>
        <w:noProof/>
        <w:lang w:eastAsia="nb-NO"/>
      </w:rPr>
      <w:drawing>
        <wp:inline distT="0" distB="0" distL="0" distR="0" wp14:anchorId="39170F27" wp14:editId="44AD2E86">
          <wp:extent cx="2024109" cy="960257"/>
          <wp:effectExtent l="0" t="0" r="0" b="0"/>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ordreFollo kommune_navnetrekk Bredde 2LinjeCMYK.pdf"/>
                  <pic:cNvPicPr/>
                </pic:nvPicPr>
                <pic:blipFill>
                  <a:blip r:embed="rId1">
                    <a:extLst>
                      <a:ext uri="{28A0092B-C50C-407E-A947-70E740481C1C}">
                        <a14:useLocalDpi xmlns:a14="http://schemas.microsoft.com/office/drawing/2010/main" val="0"/>
                      </a:ext>
                    </a:extLst>
                  </a:blip>
                  <a:stretch>
                    <a:fillRect/>
                  </a:stretch>
                </pic:blipFill>
                <pic:spPr>
                  <a:xfrm>
                    <a:off x="0" y="0"/>
                    <a:ext cx="2105781" cy="999003"/>
                  </a:xfrm>
                  <a:prstGeom prst="rect">
                    <a:avLst/>
                  </a:prstGeom>
                </pic:spPr>
              </pic:pic>
            </a:graphicData>
          </a:graphic>
        </wp:inline>
      </w:drawing>
    </w:r>
    <w:r>
      <w:tab/>
    </w:r>
    <w:r>
      <w:tab/>
      <w:t xml:space="preserve">     </w:t>
    </w:r>
    <w:r w:rsidRPr="00077AB4">
      <w:rPr>
        <w:noProof/>
        <w:lang w:eastAsia="nb-NO"/>
      </w:rPr>
      <w:drawing>
        <wp:inline distT="0" distB="0" distL="0" distR="0" wp14:anchorId="42DE9EF9" wp14:editId="71859D8E">
          <wp:extent cx="3009900" cy="850900"/>
          <wp:effectExtent l="0" t="0" r="0" b="0"/>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3009900" cy="8509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D5A15"/>
    <w:multiLevelType w:val="multilevel"/>
    <w:tmpl w:val="2772C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511E33"/>
    <w:multiLevelType w:val="multilevel"/>
    <w:tmpl w:val="88467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58315F"/>
    <w:multiLevelType w:val="multilevel"/>
    <w:tmpl w:val="96D288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F06BF8"/>
    <w:multiLevelType w:val="multilevel"/>
    <w:tmpl w:val="99DAC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C56CFB"/>
    <w:multiLevelType w:val="multilevel"/>
    <w:tmpl w:val="441AE5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1E71082"/>
    <w:multiLevelType w:val="multilevel"/>
    <w:tmpl w:val="14F20C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FF5137"/>
    <w:multiLevelType w:val="multilevel"/>
    <w:tmpl w:val="C4BE49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983968"/>
    <w:multiLevelType w:val="multilevel"/>
    <w:tmpl w:val="0D502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15645E"/>
    <w:multiLevelType w:val="multilevel"/>
    <w:tmpl w:val="81A66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8E75094"/>
    <w:multiLevelType w:val="multilevel"/>
    <w:tmpl w:val="1E7E2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3722551"/>
    <w:multiLevelType w:val="multilevel"/>
    <w:tmpl w:val="A050A6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5E24461"/>
    <w:multiLevelType w:val="multilevel"/>
    <w:tmpl w:val="16DC7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7652AF1"/>
    <w:multiLevelType w:val="multilevel"/>
    <w:tmpl w:val="187821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1B1265"/>
    <w:multiLevelType w:val="multilevel"/>
    <w:tmpl w:val="CE1A6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68B4FFC"/>
    <w:multiLevelType w:val="hybridMultilevel"/>
    <w:tmpl w:val="F92A8062"/>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5A8725C8"/>
    <w:multiLevelType w:val="multilevel"/>
    <w:tmpl w:val="4CF0F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209439B"/>
    <w:multiLevelType w:val="multilevel"/>
    <w:tmpl w:val="BB36AD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6F10938"/>
    <w:multiLevelType w:val="multilevel"/>
    <w:tmpl w:val="93BAC6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8B06532"/>
    <w:multiLevelType w:val="multilevel"/>
    <w:tmpl w:val="149E65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C1830A1"/>
    <w:multiLevelType w:val="multilevel"/>
    <w:tmpl w:val="9110B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D453C8A"/>
    <w:multiLevelType w:val="multilevel"/>
    <w:tmpl w:val="96A00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DA65649"/>
    <w:multiLevelType w:val="multilevel"/>
    <w:tmpl w:val="0C0C78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E1D23B7"/>
    <w:multiLevelType w:val="multilevel"/>
    <w:tmpl w:val="ADF07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F4E6359"/>
    <w:multiLevelType w:val="multilevel"/>
    <w:tmpl w:val="3DE26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05836A4"/>
    <w:multiLevelType w:val="multilevel"/>
    <w:tmpl w:val="C67E4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35C6437"/>
    <w:multiLevelType w:val="multilevel"/>
    <w:tmpl w:val="A658E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214F68"/>
    <w:multiLevelType w:val="multilevel"/>
    <w:tmpl w:val="2A928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04839"/>
    <w:multiLevelType w:val="multilevel"/>
    <w:tmpl w:val="FC448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86428169">
    <w:abstractNumId w:val="26"/>
  </w:num>
  <w:num w:numId="2" w16cid:durableId="39864974">
    <w:abstractNumId w:val="18"/>
  </w:num>
  <w:num w:numId="3" w16cid:durableId="658188696">
    <w:abstractNumId w:val="19"/>
  </w:num>
  <w:num w:numId="4" w16cid:durableId="164443795">
    <w:abstractNumId w:val="24"/>
  </w:num>
  <w:num w:numId="5" w16cid:durableId="1458377602">
    <w:abstractNumId w:val="23"/>
  </w:num>
  <w:num w:numId="6" w16cid:durableId="2079942107">
    <w:abstractNumId w:val="5"/>
  </w:num>
  <w:num w:numId="7" w16cid:durableId="1209755026">
    <w:abstractNumId w:val="15"/>
  </w:num>
  <w:num w:numId="8" w16cid:durableId="1723365200">
    <w:abstractNumId w:val="20"/>
  </w:num>
  <w:num w:numId="9" w16cid:durableId="999579985">
    <w:abstractNumId w:val="27"/>
  </w:num>
  <w:num w:numId="10" w16cid:durableId="1782720806">
    <w:abstractNumId w:val="6"/>
  </w:num>
  <w:num w:numId="11" w16cid:durableId="1066034312">
    <w:abstractNumId w:val="13"/>
  </w:num>
  <w:num w:numId="12" w16cid:durableId="970671066">
    <w:abstractNumId w:val="0"/>
  </w:num>
  <w:num w:numId="13" w16cid:durableId="1337152817">
    <w:abstractNumId w:val="12"/>
  </w:num>
  <w:num w:numId="14" w16cid:durableId="790170891">
    <w:abstractNumId w:val="1"/>
  </w:num>
  <w:num w:numId="15" w16cid:durableId="836657161">
    <w:abstractNumId w:val="7"/>
  </w:num>
  <w:num w:numId="16" w16cid:durableId="1452045089">
    <w:abstractNumId w:val="4"/>
  </w:num>
  <w:num w:numId="17" w16cid:durableId="413554949">
    <w:abstractNumId w:val="3"/>
  </w:num>
  <w:num w:numId="18" w16cid:durableId="1051729989">
    <w:abstractNumId w:val="22"/>
  </w:num>
  <w:num w:numId="19" w16cid:durableId="628558826">
    <w:abstractNumId w:val="8"/>
  </w:num>
  <w:num w:numId="20" w16cid:durableId="1228613500">
    <w:abstractNumId w:val="11"/>
  </w:num>
  <w:num w:numId="21" w16cid:durableId="1895655109">
    <w:abstractNumId w:val="2"/>
  </w:num>
  <w:num w:numId="22" w16cid:durableId="354578273">
    <w:abstractNumId w:val="25"/>
  </w:num>
  <w:num w:numId="23" w16cid:durableId="1177813344">
    <w:abstractNumId w:val="9"/>
  </w:num>
  <w:num w:numId="24" w16cid:durableId="308439899">
    <w:abstractNumId w:val="21"/>
  </w:num>
  <w:num w:numId="25" w16cid:durableId="1939866115">
    <w:abstractNumId w:val="10"/>
  </w:num>
  <w:num w:numId="26" w16cid:durableId="469711549">
    <w:abstractNumId w:val="17"/>
  </w:num>
  <w:num w:numId="27" w16cid:durableId="486433991">
    <w:abstractNumId w:val="16"/>
  </w:num>
  <w:num w:numId="28" w16cid:durableId="199479158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42BB"/>
    <w:rsid w:val="00033BB2"/>
    <w:rsid w:val="00045DE9"/>
    <w:rsid w:val="00065A85"/>
    <w:rsid w:val="00077AB4"/>
    <w:rsid w:val="000E7C52"/>
    <w:rsid w:val="000F0DA7"/>
    <w:rsid w:val="0032676F"/>
    <w:rsid w:val="00346B79"/>
    <w:rsid w:val="0039353E"/>
    <w:rsid w:val="003C2F4E"/>
    <w:rsid w:val="00494AB4"/>
    <w:rsid w:val="004F5A4D"/>
    <w:rsid w:val="005150B4"/>
    <w:rsid w:val="00647335"/>
    <w:rsid w:val="006A6E13"/>
    <w:rsid w:val="006A774F"/>
    <w:rsid w:val="006A7EC6"/>
    <w:rsid w:val="00745F3C"/>
    <w:rsid w:val="007B1BC6"/>
    <w:rsid w:val="007D370F"/>
    <w:rsid w:val="00820691"/>
    <w:rsid w:val="008E5280"/>
    <w:rsid w:val="00916DB7"/>
    <w:rsid w:val="00922A52"/>
    <w:rsid w:val="00945E0D"/>
    <w:rsid w:val="00A02783"/>
    <w:rsid w:val="00A040E0"/>
    <w:rsid w:val="00A674F4"/>
    <w:rsid w:val="00B3250C"/>
    <w:rsid w:val="00B84C2E"/>
    <w:rsid w:val="00BA62E2"/>
    <w:rsid w:val="00C30126"/>
    <w:rsid w:val="00C600B9"/>
    <w:rsid w:val="00CE4AC4"/>
    <w:rsid w:val="00D27AD3"/>
    <w:rsid w:val="00D942BB"/>
    <w:rsid w:val="00DA3C14"/>
    <w:rsid w:val="00DB1193"/>
    <w:rsid w:val="00DE1294"/>
    <w:rsid w:val="00DE37B3"/>
    <w:rsid w:val="00DE3B14"/>
    <w:rsid w:val="00E116FF"/>
    <w:rsid w:val="00E678AD"/>
    <w:rsid w:val="00F03D24"/>
    <w:rsid w:val="00F52F97"/>
    <w:rsid w:val="00F63F0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BE667D"/>
  <w15:docId w15:val="{FA955264-AC2D-4AC2-85AA-028DB67D10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nb-N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39353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39353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Overskrift3">
    <w:name w:val="heading 3"/>
    <w:basedOn w:val="Normal"/>
    <w:next w:val="Normal"/>
    <w:link w:val="Overskrift3Tegn"/>
    <w:uiPriority w:val="9"/>
    <w:unhideWhenUsed/>
    <w:qFormat/>
    <w:rsid w:val="0039353E"/>
    <w:pPr>
      <w:keepNext/>
      <w:keepLines/>
      <w:spacing w:before="40"/>
      <w:outlineLvl w:val="2"/>
    </w:pPr>
    <w:rPr>
      <w:rFonts w:asciiTheme="majorHAnsi" w:eastAsiaTheme="majorEastAsia" w:hAnsiTheme="majorHAnsi" w:cstheme="majorBidi"/>
      <w:color w:val="1F3763" w:themeColor="accent1" w:themeShade="7F"/>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F52F97"/>
    <w:pPr>
      <w:tabs>
        <w:tab w:val="center" w:pos="4536"/>
        <w:tab w:val="right" w:pos="9072"/>
      </w:tabs>
    </w:pPr>
  </w:style>
  <w:style w:type="character" w:customStyle="1" w:styleId="TopptekstTegn">
    <w:name w:val="Topptekst Tegn"/>
    <w:basedOn w:val="Standardskriftforavsnitt"/>
    <w:link w:val="Topptekst"/>
    <w:uiPriority w:val="99"/>
    <w:rsid w:val="00F52F97"/>
  </w:style>
  <w:style w:type="paragraph" w:styleId="Bunntekst">
    <w:name w:val="footer"/>
    <w:basedOn w:val="Normal"/>
    <w:link w:val="BunntekstTegn"/>
    <w:uiPriority w:val="99"/>
    <w:unhideWhenUsed/>
    <w:rsid w:val="00F52F97"/>
    <w:pPr>
      <w:tabs>
        <w:tab w:val="center" w:pos="4536"/>
        <w:tab w:val="right" w:pos="9072"/>
      </w:tabs>
    </w:pPr>
  </w:style>
  <w:style w:type="character" w:customStyle="1" w:styleId="BunntekstTegn">
    <w:name w:val="Bunntekst Tegn"/>
    <w:basedOn w:val="Standardskriftforavsnitt"/>
    <w:link w:val="Bunntekst"/>
    <w:uiPriority w:val="99"/>
    <w:rsid w:val="00F52F97"/>
  </w:style>
  <w:style w:type="paragraph" w:styleId="Sterktsitat">
    <w:name w:val="Intense Quote"/>
    <w:basedOn w:val="Normal"/>
    <w:next w:val="Normal"/>
    <w:link w:val="SterktsitatTegn"/>
    <w:uiPriority w:val="30"/>
    <w:qFormat/>
    <w:rsid w:val="003267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erktsitatTegn">
    <w:name w:val="Sterkt sitat Tegn"/>
    <w:basedOn w:val="Standardskriftforavsnitt"/>
    <w:link w:val="Sterktsitat"/>
    <w:uiPriority w:val="30"/>
    <w:rsid w:val="0032676F"/>
    <w:rPr>
      <w:i/>
      <w:iCs/>
      <w:color w:val="4472C4" w:themeColor="accent1"/>
    </w:rPr>
  </w:style>
  <w:style w:type="paragraph" w:styleId="Bobletekst">
    <w:name w:val="Balloon Text"/>
    <w:basedOn w:val="Normal"/>
    <w:link w:val="BobletekstTegn"/>
    <w:uiPriority w:val="99"/>
    <w:semiHidden/>
    <w:unhideWhenUsed/>
    <w:rsid w:val="00F63F0F"/>
    <w:rPr>
      <w:rFonts w:ascii="Tahoma" w:hAnsi="Tahoma" w:cs="Tahoma"/>
      <w:sz w:val="16"/>
      <w:szCs w:val="16"/>
    </w:rPr>
  </w:style>
  <w:style w:type="character" w:customStyle="1" w:styleId="BobletekstTegn">
    <w:name w:val="Bobletekst Tegn"/>
    <w:basedOn w:val="Standardskriftforavsnitt"/>
    <w:link w:val="Bobletekst"/>
    <w:uiPriority w:val="99"/>
    <w:semiHidden/>
    <w:rsid w:val="00F63F0F"/>
    <w:rPr>
      <w:rFonts w:ascii="Tahoma" w:hAnsi="Tahoma" w:cs="Tahoma"/>
      <w:sz w:val="16"/>
      <w:szCs w:val="16"/>
    </w:rPr>
  </w:style>
  <w:style w:type="paragraph" w:styleId="Listeavsnitt">
    <w:name w:val="List Paragraph"/>
    <w:basedOn w:val="Normal"/>
    <w:uiPriority w:val="34"/>
    <w:qFormat/>
    <w:rsid w:val="00D942BB"/>
    <w:pPr>
      <w:ind w:left="720"/>
      <w:contextualSpacing/>
    </w:pPr>
  </w:style>
  <w:style w:type="character" w:customStyle="1" w:styleId="Overskrift1Tegn">
    <w:name w:val="Overskrift 1 Tegn"/>
    <w:basedOn w:val="Standardskriftforavsnitt"/>
    <w:link w:val="Overskrift1"/>
    <w:uiPriority w:val="9"/>
    <w:rsid w:val="0039353E"/>
    <w:rPr>
      <w:rFonts w:asciiTheme="majorHAnsi" w:eastAsiaTheme="majorEastAsia" w:hAnsiTheme="majorHAnsi" w:cstheme="majorBidi"/>
      <w:color w:val="2F5496" w:themeColor="accent1" w:themeShade="BF"/>
      <w:sz w:val="32"/>
      <w:szCs w:val="32"/>
    </w:rPr>
  </w:style>
  <w:style w:type="character" w:customStyle="1" w:styleId="Overskrift2Tegn">
    <w:name w:val="Overskrift 2 Tegn"/>
    <w:basedOn w:val="Standardskriftforavsnitt"/>
    <w:link w:val="Overskrift2"/>
    <w:uiPriority w:val="9"/>
    <w:rsid w:val="0039353E"/>
    <w:rPr>
      <w:rFonts w:asciiTheme="majorHAnsi" w:eastAsiaTheme="majorEastAsia" w:hAnsiTheme="majorHAnsi" w:cstheme="majorBidi"/>
      <w:color w:val="2F5496" w:themeColor="accent1" w:themeShade="BF"/>
      <w:sz w:val="26"/>
      <w:szCs w:val="26"/>
    </w:rPr>
  </w:style>
  <w:style w:type="character" w:customStyle="1" w:styleId="Overskrift3Tegn">
    <w:name w:val="Overskrift 3 Tegn"/>
    <w:basedOn w:val="Standardskriftforavsnitt"/>
    <w:link w:val="Overskrift3"/>
    <w:uiPriority w:val="9"/>
    <w:rsid w:val="0039353E"/>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https://nordrefollo.sharepoint.com/sites/Officemaler/Office%20maler/Notatmal.dot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D2A8BE1DC72347AF7524149BA841E0" ma:contentTypeVersion="18" ma:contentTypeDescription="Create a new document." ma:contentTypeScope="" ma:versionID="cb5ecc9850c38b75316b48be11f1e390">
  <xsd:schema xmlns:xsd="http://www.w3.org/2001/XMLSchema" xmlns:xs="http://www.w3.org/2001/XMLSchema" xmlns:p="http://schemas.microsoft.com/office/2006/metadata/properties" xmlns:ns2="4c8735ef-4fa8-4878-90b1-1f07a73723ff" xmlns:ns3="db705066-02dc-498b-a91d-8547e7752d65" targetNamespace="http://schemas.microsoft.com/office/2006/metadata/properties" ma:root="true" ma:fieldsID="82bafaa7573a13764a312823a0c193c9" ns2:_="" ns3:_="">
    <xsd:import namespace="4c8735ef-4fa8-4878-90b1-1f07a73723ff"/>
    <xsd:import namespace="db705066-02dc-498b-a91d-8547e7752d6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c8735ef-4fa8-4878-90b1-1f07a73723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0e674e0e-11d5-4c25-8c66-9684b2492a5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b705066-02dc-498b-a91d-8547e7752d65"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84e4d69-ba51-4277-bfe9-be4cf3df40ac}" ma:internalName="TaxCatchAll" ma:showField="CatchAllData" ma:web="db705066-02dc-498b-a91d-8547e7752d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c8735ef-4fa8-4878-90b1-1f07a73723ff">
      <Terms xmlns="http://schemas.microsoft.com/office/infopath/2007/PartnerControls"/>
    </lcf76f155ced4ddcb4097134ff3c332f>
    <TaxCatchAll xmlns="db705066-02dc-498b-a91d-8547e7752d6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D4E35C-E9DD-4610-A5D8-E75A645EFCEB}"/>
</file>

<file path=customXml/itemProps2.xml><?xml version="1.0" encoding="utf-8"?>
<ds:datastoreItem xmlns:ds="http://schemas.openxmlformats.org/officeDocument/2006/customXml" ds:itemID="{22344D96-692D-458C-AD3F-18AC932D314B}">
  <ds:schemaRefs>
    <ds:schemaRef ds:uri="http://schemas.microsoft.com/sharepoint/v3/contenttype/forms"/>
  </ds:schemaRefs>
</ds:datastoreItem>
</file>

<file path=customXml/itemProps3.xml><?xml version="1.0" encoding="utf-8"?>
<ds:datastoreItem xmlns:ds="http://schemas.openxmlformats.org/officeDocument/2006/customXml" ds:itemID="{034518C3-D5E7-4461-BDBA-9E79B81E101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8CA88AC-D313-438A-A0B9-C0F05A4217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Notatmal</Template>
  <TotalTime>27</TotalTime>
  <Pages>11</Pages>
  <Words>1793</Words>
  <Characters>9506</Characters>
  <Application>Microsoft Office Word</Application>
  <DocSecurity>0</DocSecurity>
  <Lines>79</Lines>
  <Paragraphs>22</Paragraphs>
  <ScaleCrop>false</ScaleCrop>
  <HeadingPairs>
    <vt:vector size="2" baseType="variant">
      <vt:variant>
        <vt:lpstr>Tittel</vt:lpstr>
      </vt:variant>
      <vt:variant>
        <vt:i4>1</vt:i4>
      </vt:variant>
    </vt:vector>
  </HeadingPairs>
  <TitlesOfParts>
    <vt:vector size="1" baseType="lpstr">
      <vt:lpstr/>
    </vt:vector>
  </TitlesOfParts>
  <Company>Oppegård Kommune</Company>
  <LinksUpToDate>false</LinksUpToDate>
  <CharactersWithSpaces>11277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Turi Catrine Bakstad</dc:creator>
  <cp:lastModifiedBy>Asle Andre Audestad Orseth</cp:lastModifiedBy>
  <cp:revision>17</cp:revision>
  <dcterms:created xsi:type="dcterms:W3CDTF">2026-08-13T07:00:00Z</dcterms:created>
  <dcterms:modified xsi:type="dcterms:W3CDTF">2026-08-13T07:25:00Z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0x01010098D2A8BE1DC72347AF7524149BA841E0</vt:lpwstr>
  </property>
</Properties>
</file>